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913E4" w14:textId="18E849F7" w:rsidR="007B1FC2" w:rsidRPr="00CE0424" w:rsidRDefault="007B1FC2" w:rsidP="007B1FC2">
      <w:pPr>
        <w:pStyle w:val="3GPPHeader"/>
        <w:spacing w:after="60"/>
        <w:rPr>
          <w:sz w:val="32"/>
          <w:szCs w:val="32"/>
          <w:highlight w:val="yellow"/>
        </w:rPr>
      </w:pPr>
      <w:r w:rsidRPr="00CE0424">
        <w:t>3GPP TSG-RAN WG</w:t>
      </w:r>
      <w:r>
        <w:t>2</w:t>
      </w:r>
      <w:r w:rsidRPr="00CE0424">
        <w:t xml:space="preserve"> #</w:t>
      </w:r>
      <w:r>
        <w:t>97bis</w:t>
      </w:r>
      <w:r w:rsidRPr="00CE0424">
        <w:tab/>
      </w:r>
      <w:r w:rsidRPr="00CE0424">
        <w:rPr>
          <w:sz w:val="32"/>
          <w:szCs w:val="32"/>
        </w:rPr>
        <w:t xml:space="preserve">Tdoc </w:t>
      </w:r>
      <w:r w:rsidR="00857EC6" w:rsidRPr="00857EC6">
        <w:rPr>
          <w:sz w:val="32"/>
          <w:szCs w:val="32"/>
        </w:rPr>
        <w:t>R2-1702716</w:t>
      </w:r>
    </w:p>
    <w:p w14:paraId="5A0CD736" w14:textId="77777777" w:rsidR="007B1FC2" w:rsidRPr="00CE0424" w:rsidRDefault="007B1FC2" w:rsidP="007B1FC2">
      <w:pPr>
        <w:pStyle w:val="3GPPHeader"/>
      </w:pPr>
      <w:r>
        <w:t>Spokane, USA, 3</w:t>
      </w:r>
      <w:r w:rsidRPr="00AE3743">
        <w:rPr>
          <w:vertAlign w:val="superscript"/>
        </w:rPr>
        <w:t>rd</w:t>
      </w:r>
      <w:r>
        <w:t xml:space="preserve"> – 7</w:t>
      </w:r>
      <w:r w:rsidRPr="00AE3743">
        <w:rPr>
          <w:vertAlign w:val="superscript"/>
        </w:rPr>
        <w:t>th</w:t>
      </w:r>
      <w:r>
        <w:t xml:space="preserve"> April 2017</w:t>
      </w:r>
    </w:p>
    <w:p w14:paraId="0A090AE5" w14:textId="77777777" w:rsidR="00E90E49" w:rsidRPr="00CE0424" w:rsidRDefault="00E90E49" w:rsidP="00357380">
      <w:pPr>
        <w:pStyle w:val="3GPPHeader"/>
      </w:pPr>
    </w:p>
    <w:p w14:paraId="17F3B8F4" w14:textId="177A6BBE" w:rsidR="00E90E49" w:rsidRPr="00DC0A6E" w:rsidRDefault="00E90E49" w:rsidP="00311702">
      <w:pPr>
        <w:pStyle w:val="3GPPHeader"/>
        <w:rPr>
          <w:sz w:val="22"/>
          <w:szCs w:val="22"/>
          <w:lang w:val="en-US"/>
        </w:rPr>
      </w:pPr>
      <w:r w:rsidRPr="00DC0A6E">
        <w:rPr>
          <w:sz w:val="22"/>
          <w:szCs w:val="22"/>
          <w:lang w:val="en-US"/>
        </w:rPr>
        <w:t>Agenda Item:</w:t>
      </w:r>
      <w:r w:rsidRPr="00DC0A6E">
        <w:rPr>
          <w:sz w:val="22"/>
          <w:szCs w:val="22"/>
          <w:lang w:val="en-US"/>
        </w:rPr>
        <w:tab/>
      </w:r>
      <w:r w:rsidR="008547B4" w:rsidRPr="00DC0A6E">
        <w:rPr>
          <w:sz w:val="22"/>
          <w:szCs w:val="22"/>
          <w:lang w:val="en-US"/>
        </w:rPr>
        <w:t>10.2.2.</w:t>
      </w:r>
      <w:r w:rsidR="00857EC6">
        <w:rPr>
          <w:sz w:val="22"/>
          <w:szCs w:val="22"/>
          <w:lang w:val="en-US"/>
        </w:rPr>
        <w:t>4</w:t>
      </w:r>
    </w:p>
    <w:p w14:paraId="7C0B203C" w14:textId="6D85746D" w:rsidR="00E90E49" w:rsidRPr="00CE0424" w:rsidRDefault="003D3C45" w:rsidP="00F64C2B">
      <w:pPr>
        <w:pStyle w:val="3GPPHeader"/>
        <w:rPr>
          <w:sz w:val="22"/>
          <w:szCs w:val="22"/>
        </w:rPr>
      </w:pPr>
      <w:r>
        <w:rPr>
          <w:sz w:val="22"/>
          <w:szCs w:val="22"/>
        </w:rPr>
        <w:t>Source:</w:t>
      </w:r>
      <w:r w:rsidR="00E90E49" w:rsidRPr="00CE0424">
        <w:rPr>
          <w:sz w:val="22"/>
          <w:szCs w:val="22"/>
        </w:rPr>
        <w:tab/>
      </w:r>
      <w:r w:rsidR="00F94A16">
        <w:rPr>
          <w:sz w:val="22"/>
          <w:szCs w:val="22"/>
        </w:rPr>
        <w:t>Ericsson</w:t>
      </w:r>
    </w:p>
    <w:p w14:paraId="51E09575" w14:textId="33D07BF9" w:rsidR="00E90E49" w:rsidRPr="009B5300" w:rsidRDefault="003D3C45" w:rsidP="00311702">
      <w:pPr>
        <w:pStyle w:val="3GPPHeader"/>
        <w:rPr>
          <w:sz w:val="22"/>
          <w:szCs w:val="22"/>
        </w:rPr>
      </w:pPr>
      <w:r>
        <w:rPr>
          <w:sz w:val="22"/>
          <w:szCs w:val="22"/>
        </w:rPr>
        <w:t>Title:</w:t>
      </w:r>
      <w:r w:rsidR="00E90E49" w:rsidRPr="00CE0424">
        <w:rPr>
          <w:sz w:val="22"/>
          <w:szCs w:val="22"/>
        </w:rPr>
        <w:tab/>
      </w:r>
      <w:r w:rsidR="00F94A16" w:rsidRPr="000C332E">
        <w:rPr>
          <w:sz w:val="22"/>
          <w:szCs w:val="22"/>
        </w:rPr>
        <w:t xml:space="preserve">Security </w:t>
      </w:r>
      <w:r w:rsidR="00F94A16" w:rsidRPr="009B5300">
        <w:rPr>
          <w:sz w:val="22"/>
          <w:szCs w:val="22"/>
        </w:rPr>
        <w:t>in LTE-NR interworking</w:t>
      </w:r>
    </w:p>
    <w:p w14:paraId="2FD2867E" w14:textId="77777777" w:rsidR="00E90E49" w:rsidRPr="00CE0424" w:rsidRDefault="00E90E49" w:rsidP="007146AF">
      <w:pPr>
        <w:pStyle w:val="3GPPHeader"/>
      </w:pPr>
      <w:r w:rsidRPr="009B5300">
        <w:rPr>
          <w:sz w:val="22"/>
          <w:szCs w:val="22"/>
        </w:rPr>
        <w:t>Document for:</w:t>
      </w:r>
      <w:r w:rsidRPr="009B5300">
        <w:rPr>
          <w:sz w:val="22"/>
          <w:szCs w:val="22"/>
        </w:rPr>
        <w:tab/>
        <w:t>Discussion, Decision</w:t>
      </w:r>
    </w:p>
    <w:p w14:paraId="3A7E5336" w14:textId="77777777" w:rsidR="00E90E49" w:rsidRPr="00CE0424" w:rsidRDefault="00E90E49" w:rsidP="00CE0424">
      <w:pPr>
        <w:pStyle w:val="Heading1"/>
      </w:pPr>
      <w:r w:rsidRPr="00CE0424">
        <w:t>Introduction</w:t>
      </w:r>
    </w:p>
    <w:p w14:paraId="2D973C57" w14:textId="6614C48C" w:rsidR="00160801" w:rsidRDefault="007B1FC2" w:rsidP="000A4BE8">
      <w:pPr>
        <w:pStyle w:val="BodyText"/>
        <w:rPr>
          <w:lang w:val="en-US"/>
        </w:rPr>
      </w:pPr>
      <w:r>
        <w:rPr>
          <w:lang w:val="en-US"/>
        </w:rPr>
        <w:t>This contribution is a revision of R2-170914 submitted to last meeting.</w:t>
      </w:r>
      <w:r w:rsidR="00160801">
        <w:rPr>
          <w:lang w:val="en-US"/>
        </w:rPr>
        <w:t xml:space="preserve"> The updates are mainly addressing the special case of EN-DC (Option 3/3A/3X)</w:t>
      </w:r>
      <w:r w:rsidR="00F54B97">
        <w:rPr>
          <w:lang w:val="en-US"/>
        </w:rPr>
        <w:t xml:space="preserve"> and the handling of UE security capabilities</w:t>
      </w:r>
      <w:r w:rsidR="00160801">
        <w:rPr>
          <w:lang w:val="en-US"/>
        </w:rPr>
        <w:t>.</w:t>
      </w:r>
      <w:r>
        <w:rPr>
          <w:lang w:val="en-US"/>
        </w:rPr>
        <w:t xml:space="preserve"> </w:t>
      </w:r>
    </w:p>
    <w:p w14:paraId="795109B5" w14:textId="1C9DE871" w:rsidR="000C332E" w:rsidRDefault="000C332E" w:rsidP="000A4BE8">
      <w:pPr>
        <w:pStyle w:val="BodyText"/>
        <w:rPr>
          <w:lang w:val="en-US"/>
        </w:rPr>
      </w:pPr>
      <w:r>
        <w:rPr>
          <w:lang w:val="en-US"/>
        </w:rPr>
        <w:t xml:space="preserve">Contribution </w:t>
      </w:r>
      <w:r w:rsidR="00857EC6" w:rsidRPr="00857EC6">
        <w:rPr>
          <w:lang w:val="en-US"/>
        </w:rPr>
        <w:t>R2-1702556</w:t>
      </w:r>
      <w:r w:rsidR="007C0598">
        <w:rPr>
          <w:lang w:val="en-US"/>
        </w:rPr>
        <w:t xml:space="preserve"> </w:t>
      </w:r>
      <w:r>
        <w:rPr>
          <w:lang w:val="en-US"/>
        </w:rPr>
        <w:t>analyses the impacts on LTE for supporting potentially n</w:t>
      </w:r>
      <w:r w:rsidR="001573A9">
        <w:rPr>
          <w:lang w:val="en-US"/>
        </w:rPr>
        <w:t>ew 5G-CN/RAN security mechanism.</w:t>
      </w:r>
      <w:r>
        <w:rPr>
          <w:lang w:val="en-US"/>
        </w:rPr>
        <w:t xml:space="preserve"> The contribution concludes that as long as the current key derivation principles within LTE access are reused also for 5G-RAN there should be no issues to inter-work with legacy eNBs HW even if the 5G security introduces support for:</w:t>
      </w:r>
    </w:p>
    <w:p w14:paraId="23C13BC9" w14:textId="41CA4B5F" w:rsidR="000C332E" w:rsidRDefault="000C332E" w:rsidP="00EF0807">
      <w:pPr>
        <w:pStyle w:val="BodyText"/>
        <w:numPr>
          <w:ilvl w:val="0"/>
          <w:numId w:val="16"/>
        </w:numPr>
        <w:rPr>
          <w:lang w:val="en-US"/>
        </w:rPr>
      </w:pPr>
      <w:r>
        <w:rPr>
          <w:lang w:val="en-US"/>
        </w:rPr>
        <w:t>New AKA and key derivation in the 5G-CN</w:t>
      </w:r>
    </w:p>
    <w:p w14:paraId="08BA63AA" w14:textId="25379271" w:rsidR="000C332E" w:rsidRDefault="000C332E" w:rsidP="00EF0807">
      <w:pPr>
        <w:pStyle w:val="BodyText"/>
        <w:numPr>
          <w:ilvl w:val="0"/>
          <w:numId w:val="16"/>
        </w:numPr>
        <w:rPr>
          <w:lang w:val="en-US"/>
        </w:rPr>
      </w:pPr>
      <w:r>
        <w:rPr>
          <w:lang w:val="en-US"/>
        </w:rPr>
        <w:t>New integrity/encryption algorithms in RAN or CN</w:t>
      </w:r>
    </w:p>
    <w:p w14:paraId="5FF9B990" w14:textId="2306822E" w:rsidR="000C332E" w:rsidRDefault="000C332E" w:rsidP="00EF0807">
      <w:pPr>
        <w:pStyle w:val="BodyText"/>
        <w:numPr>
          <w:ilvl w:val="0"/>
          <w:numId w:val="16"/>
        </w:numPr>
        <w:rPr>
          <w:lang w:val="en-US"/>
        </w:rPr>
      </w:pPr>
      <w:r>
        <w:rPr>
          <w:lang w:val="en-US"/>
        </w:rPr>
        <w:t>Longer security keys (up to 256 bits) in RAN</w:t>
      </w:r>
    </w:p>
    <w:p w14:paraId="4BBCE3B8" w14:textId="681456B5" w:rsidR="000C332E" w:rsidRDefault="000C332E" w:rsidP="00EF0807">
      <w:pPr>
        <w:pStyle w:val="BodyText"/>
        <w:numPr>
          <w:ilvl w:val="0"/>
          <w:numId w:val="16"/>
        </w:numPr>
        <w:rPr>
          <w:lang w:val="en-US"/>
        </w:rPr>
      </w:pPr>
      <w:r>
        <w:rPr>
          <w:lang w:val="en-US"/>
        </w:rPr>
        <w:t>Support for UP integrity protection</w:t>
      </w:r>
    </w:p>
    <w:p w14:paraId="3F967234" w14:textId="0AE339B5" w:rsidR="000C332E" w:rsidRDefault="000C332E" w:rsidP="00D02E08">
      <w:pPr>
        <w:pStyle w:val="BodyText"/>
        <w:rPr>
          <w:lang w:val="en-US"/>
        </w:rPr>
      </w:pPr>
      <w:r>
        <w:rPr>
          <w:lang w:val="en-US"/>
        </w:rPr>
        <w:t>The reason is that the LTE security is future proof, e.g.</w:t>
      </w:r>
      <w:r w:rsidR="00D02E08">
        <w:rPr>
          <w:lang w:val="en-US"/>
        </w:rPr>
        <w:t xml:space="preserve"> i</w:t>
      </w:r>
      <w:r>
        <w:rPr>
          <w:lang w:val="en-US"/>
        </w:rPr>
        <w:t xml:space="preserve">t is possible to add new algorithms </w:t>
      </w:r>
      <w:r w:rsidR="00D02E08">
        <w:rPr>
          <w:lang w:val="en-US"/>
        </w:rPr>
        <w:t xml:space="preserve">and even UP integrity protection </w:t>
      </w:r>
      <w:r>
        <w:rPr>
          <w:lang w:val="en-US"/>
        </w:rPr>
        <w:t>which does not need to be supported by all nodes</w:t>
      </w:r>
      <w:r w:rsidR="00D02E08">
        <w:rPr>
          <w:lang w:val="en-US"/>
        </w:rPr>
        <w:t>. Additionally, t</w:t>
      </w:r>
      <w:r>
        <w:rPr>
          <w:lang w:val="en-US"/>
        </w:rPr>
        <w:t>he key handling in RAN uses 256 bits keys even though the current algorithms only use 128 bits.</w:t>
      </w:r>
    </w:p>
    <w:p w14:paraId="4A298F6C" w14:textId="7F54219A" w:rsidR="007B1FC2" w:rsidRDefault="007B1FC2" w:rsidP="00D02E08">
      <w:pPr>
        <w:pStyle w:val="BodyText"/>
        <w:rPr>
          <w:lang w:val="en-US"/>
        </w:rPr>
      </w:pPr>
      <w:r>
        <w:rPr>
          <w:lang w:val="en-US"/>
        </w:rPr>
        <w:t>At the last meeting also the topic of security for EN-DC was discussed. The outcome of that discussion was captured in an LS to SA3 [</w:t>
      </w:r>
      <w:r w:rsidRPr="00857EC6">
        <w:rPr>
          <w:lang w:val="en-US"/>
        </w:rPr>
        <w:t xml:space="preserve">R2-1702442] </w:t>
      </w:r>
      <w:r>
        <w:rPr>
          <w:lang w:val="en-US"/>
        </w:rPr>
        <w:t>discussing bearer options</w:t>
      </w:r>
      <w:r w:rsidR="00160801">
        <w:rPr>
          <w:lang w:val="en-US"/>
        </w:rPr>
        <w:t xml:space="preserve"> including the assumption that all SCG bearers would be protected with the S-KeNB as in LTE DC Rel-12. </w:t>
      </w:r>
    </w:p>
    <w:p w14:paraId="32E85774" w14:textId="77777777" w:rsidR="00D02E08" w:rsidRPr="00857EC6" w:rsidRDefault="00D02E08" w:rsidP="00D02E08">
      <w:pPr>
        <w:pStyle w:val="BodyText"/>
        <w:rPr>
          <w:lang w:val="en-US"/>
        </w:rPr>
      </w:pPr>
      <w:r>
        <w:rPr>
          <w:lang w:val="en-US"/>
        </w:rPr>
        <w:t>This contribution is addressing some LTE and NR inter-</w:t>
      </w:r>
      <w:r w:rsidRPr="00857EC6">
        <w:rPr>
          <w:lang w:val="en-US"/>
        </w:rPr>
        <w:t>working scenarios incl.</w:t>
      </w:r>
    </w:p>
    <w:p w14:paraId="270C637B" w14:textId="7E6EFDDD" w:rsidR="00D02E08" w:rsidRPr="00857EC6" w:rsidRDefault="00D02E08" w:rsidP="00EF0807">
      <w:pPr>
        <w:pStyle w:val="BodyText"/>
        <w:numPr>
          <w:ilvl w:val="0"/>
          <w:numId w:val="16"/>
        </w:numPr>
        <w:rPr>
          <w:lang w:val="en-US"/>
        </w:rPr>
      </w:pPr>
      <w:r w:rsidRPr="00857EC6">
        <w:rPr>
          <w:lang w:val="en-US"/>
        </w:rPr>
        <w:t>Handover between LTE and NR connected to 5G-CN</w:t>
      </w:r>
    </w:p>
    <w:p w14:paraId="53658547" w14:textId="2C1A83C5" w:rsidR="00160801" w:rsidRPr="00857EC6" w:rsidRDefault="00D02E08" w:rsidP="00EF0807">
      <w:pPr>
        <w:pStyle w:val="BodyText"/>
        <w:numPr>
          <w:ilvl w:val="0"/>
          <w:numId w:val="16"/>
        </w:numPr>
        <w:rPr>
          <w:lang w:val="en-US"/>
        </w:rPr>
      </w:pPr>
      <w:r w:rsidRPr="00857EC6">
        <w:rPr>
          <w:lang w:val="en-US"/>
        </w:rPr>
        <w:t>Dual connectivity between LTE and NR for both EPC and 5G-CN</w:t>
      </w:r>
    </w:p>
    <w:p w14:paraId="73E7EB07" w14:textId="40E3DCB2" w:rsidR="00D02E08" w:rsidRPr="00857EC6" w:rsidRDefault="00D02E08" w:rsidP="00D02E08">
      <w:pPr>
        <w:pStyle w:val="BodyText"/>
        <w:rPr>
          <w:lang w:val="en-US"/>
        </w:rPr>
      </w:pPr>
    </w:p>
    <w:p w14:paraId="0966A2DB" w14:textId="2C937ED5" w:rsidR="007B1FC2" w:rsidRDefault="00160801" w:rsidP="00160801">
      <w:pPr>
        <w:pStyle w:val="BodyText"/>
        <w:rPr>
          <w:lang w:eastAsia="ko-KR"/>
        </w:rPr>
      </w:pPr>
      <w:r w:rsidRPr="00857EC6">
        <w:rPr>
          <w:lang w:val="en-US"/>
        </w:rPr>
        <w:t xml:space="preserve">The security for the direct SRB is </w:t>
      </w:r>
      <w:r w:rsidR="00F54B97" w:rsidRPr="00857EC6">
        <w:rPr>
          <w:lang w:val="en-US"/>
        </w:rPr>
        <w:t>further</w:t>
      </w:r>
      <w:r w:rsidRPr="00857EC6">
        <w:rPr>
          <w:lang w:val="en-US"/>
        </w:rPr>
        <w:t xml:space="preserve"> addressed in [</w:t>
      </w:r>
      <w:r w:rsidR="00857EC6" w:rsidRPr="00857EC6">
        <w:rPr>
          <w:lang w:val="en-US"/>
        </w:rPr>
        <w:t>R2-1702717</w:t>
      </w:r>
      <w:r w:rsidRPr="00857EC6">
        <w:rPr>
          <w:lang w:val="en-US"/>
        </w:rPr>
        <w:t>]</w:t>
      </w:r>
      <w:r w:rsidR="007B1FC2" w:rsidRPr="00857EC6">
        <w:rPr>
          <w:lang w:eastAsia="ko-KR"/>
        </w:rPr>
        <w:t>.</w:t>
      </w:r>
    </w:p>
    <w:p w14:paraId="1B4B0461" w14:textId="77777777" w:rsidR="00D3005B" w:rsidRPr="000A4BE8" w:rsidRDefault="00D3005B" w:rsidP="00CE0424">
      <w:pPr>
        <w:pStyle w:val="BodyText"/>
        <w:rPr>
          <w:lang w:val="en-US"/>
        </w:rPr>
      </w:pPr>
    </w:p>
    <w:p w14:paraId="27F3B4D6" w14:textId="4A30806A" w:rsidR="001643A8" w:rsidRDefault="00035A8B" w:rsidP="00CE0424">
      <w:pPr>
        <w:pStyle w:val="Heading1"/>
      </w:pPr>
      <w:r>
        <w:t>Discussion</w:t>
      </w:r>
    </w:p>
    <w:p w14:paraId="265B4255" w14:textId="58BD1E3A" w:rsidR="008164A1" w:rsidRDefault="00D02E08" w:rsidP="00035A8B">
      <w:r>
        <w:t>The current LTE access security model is based on the following principles</w:t>
      </w:r>
      <w:r w:rsidR="001573A9">
        <w:t>:</w:t>
      </w:r>
      <w:r>
        <w:t xml:space="preserve"> The eNB receives </w:t>
      </w:r>
      <w:r w:rsidR="008164A1">
        <w:t>a security key from the MME at initial context setup. This key is used to derive other keys in the eNB as well as used to derive S-KeNB to be used for SCG bearer for dual connectivity. When handover is performed the source node will generate a KeNB* key to be used by target node. The target n</w:t>
      </w:r>
      <w:r w:rsidR="00AF413B">
        <w:t>ode will also receive new Next H</w:t>
      </w:r>
      <w:r w:rsidR="008164A1">
        <w:t>op Key and N</w:t>
      </w:r>
      <w:r w:rsidR="00AF413B">
        <w:t xml:space="preserve">ext Hop </w:t>
      </w:r>
      <w:r w:rsidR="008164A1">
        <w:t>C</w:t>
      </w:r>
      <w:r w:rsidR="00AF413B">
        <w:t xml:space="preserve">haining </w:t>
      </w:r>
      <w:r w:rsidR="008164A1">
        <w:t>C</w:t>
      </w:r>
      <w:r w:rsidR="00AF413B">
        <w:t>ounter</w:t>
      </w:r>
      <w:r w:rsidR="008164A1">
        <w:t xml:space="preserve"> from the CN to be used for future handovers.</w:t>
      </w:r>
    </w:p>
    <w:p w14:paraId="0489295B" w14:textId="4175FFFE" w:rsidR="008164A1" w:rsidRDefault="008164A1" w:rsidP="00035A8B">
      <w:r>
        <w:t>If this model is also followed for 5G-RAN there should be no issues to support various LTE and N</w:t>
      </w:r>
      <w:r w:rsidR="003F6640">
        <w:t>R inter-working scenarios. See some example below.</w:t>
      </w:r>
    </w:p>
    <w:p w14:paraId="6F583E4F" w14:textId="77777777" w:rsidR="003F6640" w:rsidRDefault="003F6640" w:rsidP="00035A8B"/>
    <w:p w14:paraId="1A5CF09A" w14:textId="6ED8E9D9" w:rsidR="003F6640" w:rsidRDefault="00FB3639" w:rsidP="00FB3639">
      <w:pPr>
        <w:pStyle w:val="Heading2"/>
      </w:pPr>
      <w:r>
        <w:lastRenderedPageBreak/>
        <w:t xml:space="preserve">Example: </w:t>
      </w:r>
      <w:r w:rsidR="003F6640">
        <w:t>UE starts in LTE / EPC and then enters EN-DC with NR</w:t>
      </w:r>
      <w:r w:rsidR="000B2D64">
        <w:t xml:space="preserve"> (using SCG </w:t>
      </w:r>
      <w:r>
        <w:t>bearer)</w:t>
      </w:r>
    </w:p>
    <w:p w14:paraId="406CF43C" w14:textId="01FFAFF6" w:rsidR="00D27188" w:rsidRDefault="00DF7502" w:rsidP="00857EC6">
      <w:r>
        <w:t xml:space="preserve">In the case of EN-DC the UE will connect to the network and attach to the CN prior to being configured to enter EN-DC. This means that whatever security context and UE security capabilities etc. are applied for normal LTE/EPC connectivity also must be applied for the UE in EN-DC. </w:t>
      </w:r>
      <w:r w:rsidR="00223E30">
        <w:t xml:space="preserve">In case NR supports the same security algorithms as LTE, then the existing LTE security capabilities can be used unchanged. In case new security algorithms are introduced, then this would </w:t>
      </w:r>
      <w:r>
        <w:t xml:space="preserve">not </w:t>
      </w:r>
      <w:r w:rsidR="00223E30">
        <w:t xml:space="preserve">be </w:t>
      </w:r>
      <w:r>
        <w:t>so complicated to support since the LTE security mechanism is very future proof</w:t>
      </w:r>
      <w:r w:rsidR="00D27188">
        <w:t xml:space="preserve"> and can easily be extended if needed. E.g. </w:t>
      </w:r>
    </w:p>
    <w:p w14:paraId="5853AED7" w14:textId="29C41932" w:rsidR="00D27188" w:rsidRPr="00D27188" w:rsidRDefault="00D27188" w:rsidP="00D27188">
      <w:pPr>
        <w:pStyle w:val="ListParagraph"/>
        <w:numPr>
          <w:ilvl w:val="0"/>
          <w:numId w:val="16"/>
        </w:numPr>
        <w:rPr>
          <w:u w:val="single"/>
        </w:rPr>
      </w:pPr>
      <w:r>
        <w:rPr>
          <w:u w:val="single"/>
        </w:rPr>
        <w:t xml:space="preserve">If new </w:t>
      </w:r>
      <w:r>
        <w:t xml:space="preserve">security algorithms are added </w:t>
      </w:r>
      <w:r w:rsidR="00223E30">
        <w:t xml:space="preserve">only </w:t>
      </w:r>
      <w:r>
        <w:t>for NR</w:t>
      </w:r>
      <w:r w:rsidR="00223E30">
        <w:t>,</w:t>
      </w:r>
      <w:r>
        <w:t xml:space="preserve"> the existing LTE security capabilities can</w:t>
      </w:r>
      <w:r w:rsidRPr="00D27188">
        <w:t xml:space="preserve"> </w:t>
      </w:r>
      <w:r w:rsidR="00223E30">
        <w:t xml:space="preserve">be </w:t>
      </w:r>
      <w:r>
        <w:t>extended. In the definition of the security capabilities it can be defined which algorithms are NR only</w:t>
      </w:r>
      <w:r w:rsidR="00560D0E">
        <w:t xml:space="preserve"> or for EN-DC only</w:t>
      </w:r>
      <w:r>
        <w:t>.</w:t>
      </w:r>
    </w:p>
    <w:p w14:paraId="4F8C10E2" w14:textId="036D7EA1" w:rsidR="00D27188" w:rsidRPr="00857EC6" w:rsidRDefault="00D27188" w:rsidP="00D27188">
      <w:pPr>
        <w:pStyle w:val="ListParagraph"/>
        <w:numPr>
          <w:ilvl w:val="0"/>
          <w:numId w:val="16"/>
        </w:numPr>
        <w:rPr>
          <w:u w:val="single"/>
        </w:rPr>
      </w:pPr>
      <w:r>
        <w:t>If new security algorithms are added for both LTE and NR</w:t>
      </w:r>
      <w:r w:rsidR="00223E30">
        <w:t>,</w:t>
      </w:r>
      <w:r>
        <w:t xml:space="preserve"> the existing LTE security capabilities can</w:t>
      </w:r>
      <w:r w:rsidRPr="00D27188">
        <w:t xml:space="preserve"> </w:t>
      </w:r>
      <w:r w:rsidR="00223E30">
        <w:t xml:space="preserve">be </w:t>
      </w:r>
      <w:r>
        <w:t xml:space="preserve">extended. </w:t>
      </w:r>
    </w:p>
    <w:p w14:paraId="41B5AF05" w14:textId="77A67B3C" w:rsidR="00D27188" w:rsidRDefault="00D27188" w:rsidP="00D27188">
      <w:r>
        <w:rPr>
          <w:u w:val="single"/>
        </w:rPr>
        <w:t xml:space="preserve">For all cases above the </w:t>
      </w:r>
      <w:r>
        <w:t>MeNB would receive the security capabilities from the CN and can choose which algorithm to use for LTE leg. At the time of SeNB setup the capabilities can be forwarded to the SeNB together with S-KeNB</w:t>
      </w:r>
      <w:r w:rsidR="00223E30">
        <w:t>. The SeNB will signal to the UE which</w:t>
      </w:r>
      <w:r>
        <w:t xml:space="preserve"> security algorithm </w:t>
      </w:r>
      <w:r w:rsidR="00223E30">
        <w:t xml:space="preserve">to </w:t>
      </w:r>
      <w:r>
        <w:t>use transparently through the LTE system (e.g. in the MobilityControlInfoSCG as in LTE).</w:t>
      </w:r>
    </w:p>
    <w:p w14:paraId="3118417D" w14:textId="77777777" w:rsidR="00D27188" w:rsidRDefault="00D27188" w:rsidP="00D27188"/>
    <w:p w14:paraId="0DF79FB9" w14:textId="1D0576EF" w:rsidR="00D27188" w:rsidRDefault="00D27188" w:rsidP="00D27188">
      <w:pPr>
        <w:pStyle w:val="Proposal"/>
      </w:pPr>
      <w:r>
        <w:t xml:space="preserve">For RAN2 to confirm the assumption above that security capability handling for the NR leg can be transparent to the LTE eNB regardless </w:t>
      </w:r>
      <w:r w:rsidR="00223E30">
        <w:t xml:space="preserve">of whether </w:t>
      </w:r>
      <w:r>
        <w:t>only existing algorithms are used or if new algorithms are introduced for NR (and LTE).</w:t>
      </w:r>
    </w:p>
    <w:p w14:paraId="52F00F6B" w14:textId="4A7C1637" w:rsidR="00D27188" w:rsidRDefault="00D27188" w:rsidP="00D27188">
      <w:r>
        <w:t>Below is a more detailed description of the procedure.</w:t>
      </w:r>
    </w:p>
    <w:p w14:paraId="0ED9E67A" w14:textId="77777777" w:rsidR="00D27188" w:rsidRDefault="00D27188" w:rsidP="00D27188"/>
    <w:p w14:paraId="3E4222C0" w14:textId="77777777" w:rsidR="00D27188" w:rsidRDefault="00D27188" w:rsidP="00DF7502"/>
    <w:p w14:paraId="12901D4D" w14:textId="76553794" w:rsidR="00DF7502" w:rsidRPr="00DF7502" w:rsidRDefault="00DF7502" w:rsidP="00857EC6"/>
    <w:p w14:paraId="63489E48" w14:textId="77777777" w:rsidR="00FB3639" w:rsidRDefault="00FB3639" w:rsidP="003F6640"/>
    <w:p w14:paraId="742DBAEB" w14:textId="77777777" w:rsidR="00F94A16" w:rsidRDefault="00F94A16" w:rsidP="003F6640"/>
    <w:p w14:paraId="51AE69A4" w14:textId="1F5926E1" w:rsidR="00AF413B" w:rsidRDefault="00AF413B" w:rsidP="003F6640"/>
    <w:p w14:paraId="71DA6857" w14:textId="77777777" w:rsidR="004F0E62" w:rsidRPr="00857EC6" w:rsidRDefault="004F0E62" w:rsidP="003F6640">
      <w:pPr>
        <w:rPr>
          <w:noProof/>
          <w:lang w:val="en-US" w:eastAsia="fi-FI"/>
        </w:rPr>
      </w:pPr>
    </w:p>
    <w:p w14:paraId="4CDB2CE3" w14:textId="21707237" w:rsidR="003F6294" w:rsidRDefault="004F0E62" w:rsidP="003F6640">
      <w:r w:rsidRPr="004F0E62">
        <w:rPr>
          <w:noProof/>
          <w:lang w:val="fi-FI" w:eastAsia="fi-FI"/>
        </w:rPr>
        <w:drawing>
          <wp:inline distT="0" distB="0" distL="0" distR="0" wp14:anchorId="78D60E48" wp14:editId="161AEBA9">
            <wp:extent cx="6120765" cy="195812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958126"/>
                    </a:xfrm>
                    <a:prstGeom prst="rect">
                      <a:avLst/>
                    </a:prstGeom>
                    <a:noFill/>
                    <a:ln>
                      <a:noFill/>
                    </a:ln>
                  </pic:spPr>
                </pic:pic>
              </a:graphicData>
            </a:graphic>
          </wp:inline>
        </w:drawing>
      </w:r>
    </w:p>
    <w:p w14:paraId="0700C43C" w14:textId="61CFE365" w:rsidR="003F6294" w:rsidRDefault="003F6294" w:rsidP="00FB3639">
      <w:pPr>
        <w:pStyle w:val="ListParagraph"/>
        <w:numPr>
          <w:ilvl w:val="0"/>
          <w:numId w:val="18"/>
        </w:numPr>
      </w:pPr>
      <w:r>
        <w:t>UE attaches to EPC</w:t>
      </w:r>
    </w:p>
    <w:p w14:paraId="02BCC88C" w14:textId="3636F701" w:rsidR="003F6294" w:rsidRDefault="003F6294" w:rsidP="003F6294">
      <w:pPr>
        <w:pStyle w:val="ListParagraph"/>
        <w:numPr>
          <w:ilvl w:val="0"/>
          <w:numId w:val="18"/>
        </w:numPr>
      </w:pPr>
      <w:r>
        <w:t>UE performs authentication, key agreement, generate keys etc.</w:t>
      </w:r>
    </w:p>
    <w:p w14:paraId="75AEB4C1" w14:textId="7DCF58BC" w:rsidR="00D27188" w:rsidRDefault="00D27188" w:rsidP="00857EC6">
      <w:pPr>
        <w:pStyle w:val="ListParagraph"/>
        <w:numPr>
          <w:ilvl w:val="1"/>
          <w:numId w:val="18"/>
        </w:numPr>
      </w:pPr>
      <w:r>
        <w:t>At this stage the UE will provide the network with its security capabilities on NAS layer</w:t>
      </w:r>
    </w:p>
    <w:p w14:paraId="74CBF2BF" w14:textId="78EAF80B" w:rsidR="003F6294" w:rsidRDefault="003F6294" w:rsidP="003F6294">
      <w:pPr>
        <w:pStyle w:val="ListParagraph"/>
        <w:numPr>
          <w:ilvl w:val="0"/>
          <w:numId w:val="18"/>
        </w:numPr>
      </w:pPr>
      <w:r>
        <w:t>EPC setups UE context in RAN, includes a KeNB</w:t>
      </w:r>
      <w:r w:rsidR="00FB3639">
        <w:t xml:space="preserve"> (256 bits)</w:t>
      </w:r>
      <w:r w:rsidR="00D27188">
        <w:t>, UE security capabilities</w:t>
      </w:r>
    </w:p>
    <w:p w14:paraId="374B43B2" w14:textId="181BB408" w:rsidR="003F6294" w:rsidRDefault="003F6294" w:rsidP="003F6294">
      <w:pPr>
        <w:pStyle w:val="ListParagraph"/>
        <w:numPr>
          <w:ilvl w:val="0"/>
          <w:numId w:val="18"/>
        </w:numPr>
      </w:pPr>
      <w:r>
        <w:t xml:space="preserve">RAN security setup. RAN may configure UE to use integrity protection algorithm A and </w:t>
      </w:r>
      <w:r w:rsidR="00FB3639">
        <w:t>encryption</w:t>
      </w:r>
      <w:r>
        <w:t xml:space="preserve"> algorithm B.</w:t>
      </w:r>
    </w:p>
    <w:p w14:paraId="79D648A8" w14:textId="5E186678" w:rsidR="00D27188" w:rsidRDefault="00D27188" w:rsidP="00857EC6">
      <w:pPr>
        <w:pStyle w:val="ListParagraph"/>
        <w:numPr>
          <w:ilvl w:val="1"/>
          <w:numId w:val="18"/>
        </w:numPr>
      </w:pPr>
      <w:r>
        <w:t>At this step the UE security capabilities are confirmed towards the UE</w:t>
      </w:r>
    </w:p>
    <w:p w14:paraId="1BDB32E8" w14:textId="3650F840" w:rsidR="00FB3639" w:rsidRDefault="003F6294" w:rsidP="009B5300">
      <w:pPr>
        <w:pStyle w:val="ListParagraph"/>
        <w:numPr>
          <w:ilvl w:val="0"/>
          <w:numId w:val="18"/>
        </w:numPr>
      </w:pPr>
      <w:r>
        <w:t>RAN decides to setup DC with NR and derives S-KeNB</w:t>
      </w:r>
      <w:r w:rsidR="00FB3639">
        <w:t xml:space="preserve"> (256 bits)</w:t>
      </w:r>
      <w:r>
        <w:t xml:space="preserve"> using SCG counter = zero. The SeNB context is setup in NR gNB.</w:t>
      </w:r>
      <w:r w:rsidR="00D27188">
        <w:t xml:space="preserve"> The setup message will include the UE security capabilities.</w:t>
      </w:r>
      <w:r>
        <w:t xml:space="preserve"> The gNB </w:t>
      </w:r>
      <w:r w:rsidR="00FB3639">
        <w:t>decides to use encryption C algorithm for the SCG bearer.</w:t>
      </w:r>
      <w:r w:rsidR="00F94A16">
        <w:t xml:space="preserve"> It is FFS is the SCG counter should </w:t>
      </w:r>
      <w:r w:rsidR="00F94A16">
        <w:lastRenderedPageBreak/>
        <w:t>be transferred to the SeNB so it can be provided to the UE using NR RRC, or if it should sent separately to the UE from the LTE MeNB</w:t>
      </w:r>
      <w:r w:rsidR="00DF7502">
        <w:t xml:space="preserve"> (as for LTE DC Rel-12)</w:t>
      </w:r>
      <w:r w:rsidR="00F94A16">
        <w:t>.</w:t>
      </w:r>
    </w:p>
    <w:p w14:paraId="6CB77DC7" w14:textId="77777777" w:rsidR="00FB3639" w:rsidRDefault="00FB3639" w:rsidP="00FB3639">
      <w:pPr>
        <w:pStyle w:val="ListParagraph"/>
        <w:numPr>
          <w:ilvl w:val="0"/>
          <w:numId w:val="18"/>
        </w:numPr>
      </w:pPr>
      <w:r>
        <w:t>RRC reconfiguration to setup DC with NR, in the message the SCG counter as well as the SCG encryption algorithm</w:t>
      </w:r>
    </w:p>
    <w:p w14:paraId="324027C0" w14:textId="77777777" w:rsidR="00FB3639" w:rsidRDefault="00FB3639" w:rsidP="00FB3639">
      <w:pPr>
        <w:pStyle w:val="ListParagraph"/>
        <w:numPr>
          <w:ilvl w:val="0"/>
          <w:numId w:val="18"/>
        </w:numPr>
      </w:pPr>
      <w:r>
        <w:t>UE derives S-KeNB</w:t>
      </w:r>
    </w:p>
    <w:p w14:paraId="5621BF92" w14:textId="1B6BD537" w:rsidR="00FB3639" w:rsidRDefault="00FB3639" w:rsidP="00FB3639"/>
    <w:p w14:paraId="33641BCB" w14:textId="0068BDBB" w:rsidR="00FB3639" w:rsidRDefault="00FB3639" w:rsidP="00FB3639">
      <w:pPr>
        <w:pStyle w:val="Observation"/>
      </w:pPr>
      <w:r>
        <w:t xml:space="preserve">With the procedure above it is possible </w:t>
      </w:r>
      <w:r w:rsidR="00EF0807">
        <w:t xml:space="preserve">as in LTE DC </w:t>
      </w:r>
      <w:r>
        <w:t>to use different security algorithm on the NR SCG bearers (incl. different key size) than for MCG bearer. The security configuration can be transferred transparently through the LTE base stations.</w:t>
      </w:r>
    </w:p>
    <w:p w14:paraId="298162CE" w14:textId="0663957C" w:rsidR="00FB3639" w:rsidRDefault="00FB3639" w:rsidP="00FB3639">
      <w:pPr>
        <w:pStyle w:val="Observation"/>
      </w:pPr>
      <w:r>
        <w:t xml:space="preserve">The same solution can be applied in case LTE is connected to 5G-CN since neither the LTE eNB or NR gNB should care how the 256 bit KeNB was generated. </w:t>
      </w:r>
    </w:p>
    <w:p w14:paraId="4C36A704" w14:textId="7D42BBA9" w:rsidR="00FB3639" w:rsidRDefault="00F94A16" w:rsidP="00FB3639">
      <w:r>
        <w:t>Currently for LTE DC the S-KeNB is always updated when the KeNB is updated. It is proposed to keep this principle also for DC with NR, since it is assumed that for 5G-RAN the KeNB would only need to be updated when the RAN node changes (PDCP is relocation), in this way unnecessary KeNB changes, causing S-KeNB changes can be avoided. Solutions allowing independent change of S-KeNB would most likely add complexity.</w:t>
      </w:r>
    </w:p>
    <w:p w14:paraId="6BE53CEE" w14:textId="56D82B57" w:rsidR="003F6640" w:rsidRDefault="003F6640" w:rsidP="00035A8B"/>
    <w:p w14:paraId="2672B109" w14:textId="1C9BB7A7" w:rsidR="00F94A16" w:rsidRPr="00A04F49" w:rsidRDefault="00F94A16" w:rsidP="00F94A16">
      <w:pPr>
        <w:pStyle w:val="Proposal"/>
      </w:pPr>
      <w:r>
        <w:t xml:space="preserve">It is proposed to adopt similar principle for KeNB and S-KeNB handling as for DC in LTE. As a baseline the S-KeNB should be changed when the KeNB is changed,  </w:t>
      </w:r>
    </w:p>
    <w:p w14:paraId="3E038F7C" w14:textId="77777777" w:rsidR="003F6640" w:rsidRDefault="003F6640" w:rsidP="00035A8B"/>
    <w:p w14:paraId="66EA78A8" w14:textId="764CF59F" w:rsidR="003F6640" w:rsidRDefault="005671C3" w:rsidP="005671C3">
      <w:pPr>
        <w:pStyle w:val="Heading2"/>
      </w:pPr>
      <w:r>
        <w:t xml:space="preserve">Example: </w:t>
      </w:r>
      <w:r w:rsidR="003F6640">
        <w:t>UE starts in LTE</w:t>
      </w:r>
      <w:r>
        <w:t xml:space="preserve"> / 5G-CN</w:t>
      </w:r>
      <w:r w:rsidR="003F6640">
        <w:t xml:space="preserve"> and then</w:t>
      </w:r>
      <w:r w:rsidR="00CC176A">
        <w:t xml:space="preserve"> </w:t>
      </w:r>
      <w:r>
        <w:t>is handed over</w:t>
      </w:r>
      <w:r w:rsidR="003F6640">
        <w:t xml:space="preserve"> to NR</w:t>
      </w:r>
    </w:p>
    <w:p w14:paraId="0018FE1A" w14:textId="2AA9DF63" w:rsidR="005671C3" w:rsidRDefault="005671C3" w:rsidP="00035A8B"/>
    <w:p w14:paraId="550E7ED7" w14:textId="7DC90BC5" w:rsidR="004F0E62" w:rsidRDefault="004F0E62" w:rsidP="00035A8B">
      <w:r w:rsidRPr="004F0E62">
        <w:rPr>
          <w:noProof/>
          <w:lang w:val="fi-FI" w:eastAsia="fi-FI"/>
        </w:rPr>
        <w:drawing>
          <wp:inline distT="0" distB="0" distL="0" distR="0" wp14:anchorId="45691466" wp14:editId="115A93D2">
            <wp:extent cx="6120765" cy="20660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066081"/>
                    </a:xfrm>
                    <a:prstGeom prst="rect">
                      <a:avLst/>
                    </a:prstGeom>
                    <a:noFill/>
                    <a:ln>
                      <a:noFill/>
                    </a:ln>
                  </pic:spPr>
                </pic:pic>
              </a:graphicData>
            </a:graphic>
          </wp:inline>
        </w:drawing>
      </w:r>
    </w:p>
    <w:p w14:paraId="25C754DC" w14:textId="514EAC58" w:rsidR="005671C3" w:rsidRDefault="005671C3" w:rsidP="005671C3">
      <w:pPr>
        <w:pStyle w:val="ListParagraph"/>
        <w:numPr>
          <w:ilvl w:val="0"/>
          <w:numId w:val="19"/>
        </w:numPr>
      </w:pPr>
      <w:r>
        <w:t>UE attaches to 5G-CN</w:t>
      </w:r>
    </w:p>
    <w:p w14:paraId="6B0F340A" w14:textId="77777777" w:rsidR="005671C3" w:rsidRDefault="005671C3" w:rsidP="005671C3">
      <w:pPr>
        <w:pStyle w:val="ListParagraph"/>
        <w:numPr>
          <w:ilvl w:val="0"/>
          <w:numId w:val="19"/>
        </w:numPr>
      </w:pPr>
      <w:r>
        <w:t>UE performs authentication, key agreement, generate keys etc.</w:t>
      </w:r>
    </w:p>
    <w:p w14:paraId="414C65B5" w14:textId="0634AB3A" w:rsidR="005671C3" w:rsidRDefault="005671C3" w:rsidP="005671C3">
      <w:pPr>
        <w:pStyle w:val="ListParagraph"/>
        <w:numPr>
          <w:ilvl w:val="0"/>
          <w:numId w:val="19"/>
        </w:numPr>
      </w:pPr>
      <w:r>
        <w:t>5G-CN setups UE context in RAN, includes a KeNB (256 bits)</w:t>
      </w:r>
      <w:r w:rsidR="00F54B97">
        <w:t>, UE security capabilities</w:t>
      </w:r>
    </w:p>
    <w:p w14:paraId="2AE6B72F" w14:textId="77777777" w:rsidR="005671C3" w:rsidRDefault="005671C3" w:rsidP="005671C3">
      <w:pPr>
        <w:pStyle w:val="ListParagraph"/>
        <w:numPr>
          <w:ilvl w:val="0"/>
          <w:numId w:val="19"/>
        </w:numPr>
      </w:pPr>
      <w:r>
        <w:t>RAN security setup. RAN may configure UE to use integrity protection algorithm A and encryption algorithm B.</w:t>
      </w:r>
    </w:p>
    <w:p w14:paraId="01C28029" w14:textId="77777777" w:rsidR="005671C3" w:rsidRDefault="005671C3" w:rsidP="005671C3">
      <w:pPr>
        <w:pStyle w:val="ListParagraph"/>
        <w:numPr>
          <w:ilvl w:val="0"/>
          <w:numId w:val="19"/>
        </w:numPr>
      </w:pPr>
      <w:r>
        <w:t>RAN decides to perfom handover to NR</w:t>
      </w:r>
    </w:p>
    <w:p w14:paraId="32BD139E" w14:textId="4F71DE4D" w:rsidR="005671C3" w:rsidRDefault="005671C3" w:rsidP="005671C3">
      <w:pPr>
        <w:pStyle w:val="ListParagraph"/>
        <w:numPr>
          <w:ilvl w:val="0"/>
          <w:numId w:val="19"/>
        </w:numPr>
      </w:pPr>
      <w:r>
        <w:t>Handover request procedure over Xn. RAN sends KeNB*</w:t>
      </w:r>
      <w:r w:rsidR="00F54B97">
        <w:t>, UE security capabilities</w:t>
      </w:r>
      <w:r>
        <w:t xml:space="preserve"> to</w:t>
      </w:r>
      <w:r w:rsidR="00F54B97">
        <w:t xml:space="preserve"> the</w:t>
      </w:r>
      <w:r>
        <w:t xml:space="preserve"> NR gNB. NR gNB decides on which integrity protection algorithm and encryption algorithm to use and generates the “RRC handover to NR command”. </w:t>
      </w:r>
    </w:p>
    <w:p w14:paraId="44744501" w14:textId="77777777" w:rsidR="005671C3" w:rsidRDefault="005671C3" w:rsidP="005671C3">
      <w:pPr>
        <w:pStyle w:val="ListParagraph"/>
        <w:numPr>
          <w:ilvl w:val="0"/>
          <w:numId w:val="19"/>
        </w:numPr>
      </w:pPr>
      <w:r>
        <w:t xml:space="preserve">The eNB sends a RRC reconf with a mobility info (“RRC handover to NR command”). </w:t>
      </w:r>
    </w:p>
    <w:p w14:paraId="0E9824AF" w14:textId="54E48C80" w:rsidR="005671C3" w:rsidRDefault="005671C3" w:rsidP="005671C3">
      <w:pPr>
        <w:pStyle w:val="ListParagraph"/>
        <w:numPr>
          <w:ilvl w:val="0"/>
          <w:numId w:val="19"/>
        </w:numPr>
      </w:pPr>
      <w:r>
        <w:t xml:space="preserve">UE enters target cell and send an RRC reconf complete </w:t>
      </w:r>
      <w:r w:rsidR="001573A9">
        <w:t>message</w:t>
      </w:r>
      <w:r>
        <w:t xml:space="preserve">. </w:t>
      </w:r>
    </w:p>
    <w:p w14:paraId="3D27D7B2" w14:textId="77777777" w:rsidR="005671C3" w:rsidRDefault="005671C3" w:rsidP="005671C3">
      <w:pPr>
        <w:pStyle w:val="ListParagraph"/>
        <w:numPr>
          <w:ilvl w:val="0"/>
          <w:numId w:val="19"/>
        </w:numPr>
      </w:pPr>
      <w:r>
        <w:t>NR gNB informs the 5G-CN about the handover and receives new keys to use for next handover.</w:t>
      </w:r>
    </w:p>
    <w:p w14:paraId="55EE503F" w14:textId="77777777" w:rsidR="005671C3" w:rsidRDefault="005671C3" w:rsidP="00035A8B"/>
    <w:p w14:paraId="74F71DE8" w14:textId="29B9E960" w:rsidR="005671C3" w:rsidRDefault="005671C3" w:rsidP="005671C3">
      <w:pPr>
        <w:pStyle w:val="Observation"/>
      </w:pPr>
      <w:r>
        <w:lastRenderedPageBreak/>
        <w:t>With the procedure above it is possible to use different security algorithm in the NR node compared to the LTE node. The security configuration can be transferred transparently through the LTE base stations.</w:t>
      </w:r>
    </w:p>
    <w:p w14:paraId="47434B29" w14:textId="6B7BDCB4" w:rsidR="005671C3" w:rsidRDefault="005671C3" w:rsidP="005671C3">
      <w:pPr>
        <w:pStyle w:val="Observation"/>
      </w:pPr>
      <w:r>
        <w:t xml:space="preserve">The KeNB can be generated in a different way in the 5G-CN compared to EPC without impacts on LTE. </w:t>
      </w:r>
    </w:p>
    <w:p w14:paraId="09CED736" w14:textId="021D159F" w:rsidR="00EC7C04" w:rsidRDefault="00EC7C04" w:rsidP="00023B87">
      <w:pPr>
        <w:pStyle w:val="Observation"/>
        <w:numPr>
          <w:ilvl w:val="0"/>
          <w:numId w:val="0"/>
        </w:numPr>
      </w:pPr>
    </w:p>
    <w:p w14:paraId="608B2CB0" w14:textId="13C7A918" w:rsidR="00EC7C04" w:rsidRPr="00A04F49" w:rsidRDefault="00EC7C04" w:rsidP="00EC7C04">
      <w:pPr>
        <w:pStyle w:val="Proposal"/>
      </w:pPr>
      <w:r>
        <w:t>It is proposed to adopt similar principle for key derivation within the 5G RAN as in LTE (e.g. KeNB* derivation based on KeNB or NH) assuming SA3 concludes the solution is secure.</w:t>
      </w:r>
    </w:p>
    <w:p w14:paraId="30D32D7C" w14:textId="77777777" w:rsidR="00EC7C04" w:rsidRDefault="00EC7C04" w:rsidP="00023B87">
      <w:pPr>
        <w:pStyle w:val="Observation"/>
        <w:numPr>
          <w:ilvl w:val="0"/>
          <w:numId w:val="0"/>
        </w:numPr>
      </w:pPr>
    </w:p>
    <w:p w14:paraId="0CB84B9E" w14:textId="0CBDDC99" w:rsidR="00BC085A" w:rsidRDefault="00BC085A" w:rsidP="000A4BE8"/>
    <w:p w14:paraId="6AC491DA" w14:textId="4AA0E4FE" w:rsidR="00BC085A" w:rsidRDefault="00BC085A" w:rsidP="000A4BE8"/>
    <w:p w14:paraId="197DB9EB" w14:textId="751D5CA7" w:rsidR="00BC085A" w:rsidRDefault="00BC085A" w:rsidP="000A4BE8"/>
    <w:p w14:paraId="02785EF2" w14:textId="6753FADD" w:rsidR="00BC085A" w:rsidRDefault="00BC085A" w:rsidP="000A4BE8"/>
    <w:p w14:paraId="1BCBDA76" w14:textId="3913CBE8" w:rsidR="00BC085A" w:rsidRDefault="00BC085A" w:rsidP="000A4BE8"/>
    <w:p w14:paraId="47824AFD" w14:textId="0AB67F12" w:rsidR="00BC085A" w:rsidRDefault="00BC085A" w:rsidP="000A4BE8"/>
    <w:p w14:paraId="16357F5A" w14:textId="3D06E086" w:rsidR="00CE3DAF" w:rsidRDefault="00CE3DAF" w:rsidP="000A4BE8"/>
    <w:p w14:paraId="4BE03B1D" w14:textId="2ED8A51A" w:rsidR="00CE3DAF" w:rsidRDefault="00CE3DAF" w:rsidP="000A4BE8"/>
    <w:p w14:paraId="48429F6D" w14:textId="77777777" w:rsidR="00CE3DAF" w:rsidRDefault="00CE3DAF" w:rsidP="000A4BE8"/>
    <w:p w14:paraId="7A9321A6" w14:textId="637A50C8" w:rsidR="00BC085A" w:rsidRDefault="00BC085A" w:rsidP="000A4BE8"/>
    <w:p w14:paraId="61CC1D7F" w14:textId="3F7D09A8" w:rsidR="008D6D1A" w:rsidRPr="00CE0424" w:rsidRDefault="00214DA8" w:rsidP="00023B87">
      <w:pPr>
        <w:pStyle w:val="B4"/>
      </w:pPr>
      <w:r w:rsidRPr="00CE0424">
        <w:t xml:space="preserve"> </w:t>
      </w:r>
    </w:p>
    <w:p w14:paraId="6E948DBD" w14:textId="77777777" w:rsidR="003742AC" w:rsidRPr="00CE0424" w:rsidRDefault="003742AC" w:rsidP="006E062C"/>
    <w:p w14:paraId="540E8E7C" w14:textId="78AF9730" w:rsidR="00C01F33" w:rsidRDefault="00C01F33" w:rsidP="00CE0424">
      <w:pPr>
        <w:pStyle w:val="Heading1"/>
      </w:pPr>
      <w:r w:rsidRPr="00CE0424">
        <w:t>Conclusion</w:t>
      </w:r>
    </w:p>
    <w:p w14:paraId="03481603" w14:textId="37230C3A" w:rsidR="007C0598" w:rsidRPr="007C0598" w:rsidRDefault="007C0598" w:rsidP="007C0598">
      <w:r>
        <w:t>Based on the discussion we make the following observations and proposals:</w:t>
      </w:r>
      <w:bookmarkStart w:id="0" w:name="_GoBack"/>
      <w:bookmarkEnd w:id="0"/>
    </w:p>
    <w:p w14:paraId="1C47965D" w14:textId="40DE6529" w:rsidR="000A61E4" w:rsidRDefault="00800E23" w:rsidP="000A61E4">
      <w:pPr>
        <w:pStyle w:val="Proposal"/>
        <w:numPr>
          <w:ilvl w:val="0"/>
          <w:numId w:val="23"/>
        </w:numPr>
      </w:pPr>
      <w:r>
        <w:t>For RAN2 to confirm the assumption above that security capability handling for the NR leg can be transparent to the LTE eNB</w:t>
      </w:r>
      <w:r w:rsidR="00223E30">
        <w:t xml:space="preserve"> regardless of whether</w:t>
      </w:r>
      <w:r>
        <w:t xml:space="preserve"> only existing algorithms are used or if new algorithms are introduced for NR (and LTE).</w:t>
      </w:r>
    </w:p>
    <w:p w14:paraId="01603319" w14:textId="013C8F84" w:rsidR="000A61E4" w:rsidRDefault="000A61E4" w:rsidP="000A61E4">
      <w:pPr>
        <w:pStyle w:val="Observation"/>
        <w:numPr>
          <w:ilvl w:val="0"/>
          <w:numId w:val="20"/>
        </w:numPr>
        <w:ind w:left="1701" w:hanging="1701"/>
      </w:pPr>
      <w:r>
        <w:t>With the procedure above (2.1) it is possible as in LTE DC to use different security algorithm on the NR SCG bearers (incl. different key size) than for MCG bearer. The security configuration can be transferred transparently through the LTE base stations.</w:t>
      </w:r>
    </w:p>
    <w:p w14:paraId="7F79B276" w14:textId="3B9DEB13" w:rsidR="000A61E4" w:rsidRDefault="000A61E4" w:rsidP="000A61E4">
      <w:pPr>
        <w:pStyle w:val="Observation"/>
      </w:pPr>
      <w:r>
        <w:t xml:space="preserve">The same solution can be applied in case LTE is connected to 5G-CN since neither the LTE eNB or NR gNB should care how the 256 bit KeNB was generated. </w:t>
      </w:r>
    </w:p>
    <w:p w14:paraId="3C2DA540" w14:textId="56FCC09A" w:rsidR="000A61E4" w:rsidRDefault="000A61E4" w:rsidP="007C0598">
      <w:pPr>
        <w:pStyle w:val="Proposal"/>
      </w:pPr>
      <w:r>
        <w:t xml:space="preserve">It is proposed to adopt similar principle for KeNB and S-KeN B handling as for DC in LTE. As a baseline the S-KeNB should be changed when the KeNB is changed,  </w:t>
      </w:r>
    </w:p>
    <w:p w14:paraId="4D372208" w14:textId="53E232D8" w:rsidR="000A61E4" w:rsidRDefault="000A61E4" w:rsidP="000A61E4">
      <w:pPr>
        <w:pStyle w:val="Observation"/>
      </w:pPr>
      <w:r>
        <w:t>With the procedure above (2.2) it is possible to use different security algorithm in the NR node compared to the LTE node. The security configuration can be transferred transparently through the LTE base stations.</w:t>
      </w:r>
    </w:p>
    <w:p w14:paraId="3872336C" w14:textId="796974D9" w:rsidR="000A61E4" w:rsidRDefault="000A61E4" w:rsidP="007C0598">
      <w:pPr>
        <w:pStyle w:val="Observation"/>
      </w:pPr>
      <w:r>
        <w:t xml:space="preserve">The KeNB can be generated in a different way in the 5G-CN compared to EPC without impacts on LTE. </w:t>
      </w:r>
    </w:p>
    <w:p w14:paraId="102B7600" w14:textId="7FA54190" w:rsidR="000A61E4" w:rsidRPr="00A04F49" w:rsidRDefault="000A61E4" w:rsidP="000A61E4">
      <w:pPr>
        <w:pStyle w:val="Proposal"/>
      </w:pPr>
      <w:r>
        <w:t>It is proposed to adopt similar principle for key derivation at mobility within the 5G RAN as in LTE (e.g. KeNB* derivation based on KeNB or NH) assuming SA3 concludes the solution is secure.</w:t>
      </w:r>
    </w:p>
    <w:p w14:paraId="08380042" w14:textId="77777777" w:rsidR="000A61E4" w:rsidRDefault="000A61E4" w:rsidP="000A61E4">
      <w:pPr>
        <w:pStyle w:val="Observation"/>
        <w:numPr>
          <w:ilvl w:val="0"/>
          <w:numId w:val="0"/>
        </w:numPr>
      </w:pPr>
    </w:p>
    <w:p w14:paraId="15FBF897"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70F64" w14:textId="77777777" w:rsidR="009B5300" w:rsidRDefault="009B5300">
      <w:r>
        <w:separator/>
      </w:r>
    </w:p>
  </w:endnote>
  <w:endnote w:type="continuationSeparator" w:id="0">
    <w:p w14:paraId="25427656" w14:textId="77777777" w:rsidR="009B5300" w:rsidRDefault="009B5300">
      <w:r>
        <w:continuationSeparator/>
      </w:r>
    </w:p>
  </w:endnote>
  <w:endnote w:type="continuationNotice" w:id="1">
    <w:p w14:paraId="1D57B942" w14:textId="77777777" w:rsidR="00FE11A1" w:rsidRDefault="00FE1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933FB" w14:textId="5AF9B976" w:rsidR="009B5300" w:rsidRDefault="009B53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059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059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7E8E8" w14:textId="77777777" w:rsidR="009B5300" w:rsidRDefault="009B5300">
      <w:r>
        <w:separator/>
      </w:r>
    </w:p>
  </w:footnote>
  <w:footnote w:type="continuationSeparator" w:id="0">
    <w:p w14:paraId="4B9B4743" w14:textId="77777777" w:rsidR="009B5300" w:rsidRDefault="009B5300">
      <w:r>
        <w:continuationSeparator/>
      </w:r>
    </w:p>
  </w:footnote>
  <w:footnote w:type="continuationNotice" w:id="1">
    <w:p w14:paraId="511F4E8E" w14:textId="77777777" w:rsidR="00FE11A1" w:rsidRDefault="00FE1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B18C2" w14:textId="77777777" w:rsidR="009B5300" w:rsidRDefault="009B53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C946528"/>
    <w:multiLevelType w:val="hybridMultilevel"/>
    <w:tmpl w:val="B3602216"/>
    <w:lvl w:ilvl="0" w:tplc="73AC0C7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BC5AD7"/>
    <w:multiLevelType w:val="hybridMultilevel"/>
    <w:tmpl w:val="22EE6E66"/>
    <w:lvl w:ilvl="0" w:tplc="4B8A67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1D7DB6"/>
    <w:multiLevelType w:val="hybridMultilevel"/>
    <w:tmpl w:val="C0F4E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6F3512"/>
    <w:multiLevelType w:val="hybridMultilevel"/>
    <w:tmpl w:val="C0F4EE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F3553C"/>
    <w:multiLevelType w:val="hybridMultilevel"/>
    <w:tmpl w:val="180CF06A"/>
    <w:lvl w:ilvl="0" w:tplc="F2D6C08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381DB8"/>
    <w:multiLevelType w:val="hybridMultilevel"/>
    <w:tmpl w:val="EF344996"/>
    <w:lvl w:ilvl="0" w:tplc="F470F63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4"/>
  </w:num>
  <w:num w:numId="10">
    <w:abstractNumId w:val="2"/>
  </w:num>
  <w:num w:numId="11">
    <w:abstractNumId w:val="1"/>
  </w:num>
  <w:num w:numId="12">
    <w:abstractNumId w:val="0"/>
  </w:num>
  <w:num w:numId="13">
    <w:abstractNumId w:val="15"/>
  </w:num>
  <w:num w:numId="14">
    <w:abstractNumId w:val="17"/>
  </w:num>
  <w:num w:numId="15">
    <w:abstractNumId w:val="18"/>
  </w:num>
  <w:num w:numId="16">
    <w:abstractNumId w:val="6"/>
  </w:num>
  <w:num w:numId="17">
    <w:abstractNumId w:val="5"/>
  </w:num>
  <w:num w:numId="18">
    <w:abstractNumId w:val="13"/>
  </w:num>
  <w:num w:numId="19">
    <w:abstractNumId w:val="11"/>
  </w:num>
  <w:num w:numId="20">
    <w:abstractNumId w:val="15"/>
    <w:lvlOverride w:ilvl="0">
      <w:startOverride w:val="1"/>
    </w:lvlOverride>
  </w:num>
  <w:num w:numId="21">
    <w:abstractNumId w:val="9"/>
    <w:lvlOverride w:ilvl="0">
      <w:startOverride w:val="1"/>
    </w:lvlOverride>
  </w:num>
  <w:num w:numId="22">
    <w:abstractNumId w:val="9"/>
  </w:num>
  <w:num w:numId="23">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E54"/>
    <w:rsid w:val="000006E1"/>
    <w:rsid w:val="00002A37"/>
    <w:rsid w:val="00006446"/>
    <w:rsid w:val="00006896"/>
    <w:rsid w:val="00006B58"/>
    <w:rsid w:val="00007CDC"/>
    <w:rsid w:val="00011B28"/>
    <w:rsid w:val="00015D15"/>
    <w:rsid w:val="00023B87"/>
    <w:rsid w:val="00023B98"/>
    <w:rsid w:val="0002564D"/>
    <w:rsid w:val="00025ECA"/>
    <w:rsid w:val="00027939"/>
    <w:rsid w:val="000325B8"/>
    <w:rsid w:val="00034C15"/>
    <w:rsid w:val="00035A8B"/>
    <w:rsid w:val="00036BA1"/>
    <w:rsid w:val="000422E2"/>
    <w:rsid w:val="00042F22"/>
    <w:rsid w:val="000444EF"/>
    <w:rsid w:val="000523FA"/>
    <w:rsid w:val="00052A07"/>
    <w:rsid w:val="000534E3"/>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4BE8"/>
    <w:rsid w:val="000A56F2"/>
    <w:rsid w:val="000A61E4"/>
    <w:rsid w:val="000B2719"/>
    <w:rsid w:val="000B2D64"/>
    <w:rsid w:val="000B3A8F"/>
    <w:rsid w:val="000B4AB9"/>
    <w:rsid w:val="000B58C3"/>
    <w:rsid w:val="000B61E9"/>
    <w:rsid w:val="000B732F"/>
    <w:rsid w:val="000C165A"/>
    <w:rsid w:val="000C2E19"/>
    <w:rsid w:val="000C332E"/>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573A9"/>
    <w:rsid w:val="00160801"/>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8B7"/>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226"/>
    <w:rsid w:val="00214DA8"/>
    <w:rsid w:val="00215423"/>
    <w:rsid w:val="002158FA"/>
    <w:rsid w:val="00220600"/>
    <w:rsid w:val="002224DB"/>
    <w:rsid w:val="00223E30"/>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3896"/>
    <w:rsid w:val="00324D23"/>
    <w:rsid w:val="00331751"/>
    <w:rsid w:val="00334579"/>
    <w:rsid w:val="00335858"/>
    <w:rsid w:val="00336BDA"/>
    <w:rsid w:val="00342BD7"/>
    <w:rsid w:val="00343A07"/>
    <w:rsid w:val="00346DB5"/>
    <w:rsid w:val="003477B1"/>
    <w:rsid w:val="0035482C"/>
    <w:rsid w:val="003569C9"/>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8DE"/>
    <w:rsid w:val="003A7EF3"/>
    <w:rsid w:val="003B159C"/>
    <w:rsid w:val="003B260F"/>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294"/>
    <w:rsid w:val="003F6640"/>
    <w:rsid w:val="003F6BBE"/>
    <w:rsid w:val="004000E8"/>
    <w:rsid w:val="00402E2B"/>
    <w:rsid w:val="0040512B"/>
    <w:rsid w:val="00405CA5"/>
    <w:rsid w:val="00407CD3"/>
    <w:rsid w:val="00410134"/>
    <w:rsid w:val="00410B72"/>
    <w:rsid w:val="00410F18"/>
    <w:rsid w:val="0041263E"/>
    <w:rsid w:val="00413AAC"/>
    <w:rsid w:val="00421105"/>
    <w:rsid w:val="004242F4"/>
    <w:rsid w:val="004254FB"/>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0E62"/>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4E19"/>
    <w:rsid w:val="00560D0E"/>
    <w:rsid w:val="0056121F"/>
    <w:rsid w:val="005671C3"/>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6DD3"/>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5E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52F"/>
    <w:rsid w:val="00707D61"/>
    <w:rsid w:val="00712287"/>
    <w:rsid w:val="00712772"/>
    <w:rsid w:val="007146AF"/>
    <w:rsid w:val="007148D3"/>
    <w:rsid w:val="00715B9A"/>
    <w:rsid w:val="00721593"/>
    <w:rsid w:val="00726EA6"/>
    <w:rsid w:val="00727208"/>
    <w:rsid w:val="00727680"/>
    <w:rsid w:val="00727C08"/>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332"/>
    <w:rsid w:val="007A306F"/>
    <w:rsid w:val="007A43A6"/>
    <w:rsid w:val="007A58A6"/>
    <w:rsid w:val="007B1FC2"/>
    <w:rsid w:val="007B3D2D"/>
    <w:rsid w:val="007B50AE"/>
    <w:rsid w:val="007B51DF"/>
    <w:rsid w:val="007C0598"/>
    <w:rsid w:val="007C05DD"/>
    <w:rsid w:val="007C3D18"/>
    <w:rsid w:val="007C60BF"/>
    <w:rsid w:val="007C6A07"/>
    <w:rsid w:val="007C75A1"/>
    <w:rsid w:val="007C77A5"/>
    <w:rsid w:val="007D04E5"/>
    <w:rsid w:val="007D5901"/>
    <w:rsid w:val="007D7526"/>
    <w:rsid w:val="007E4610"/>
    <w:rsid w:val="007E4715"/>
    <w:rsid w:val="007E505B"/>
    <w:rsid w:val="007E7091"/>
    <w:rsid w:val="00800E23"/>
    <w:rsid w:val="00803FAE"/>
    <w:rsid w:val="0080605F"/>
    <w:rsid w:val="00807786"/>
    <w:rsid w:val="00811FCB"/>
    <w:rsid w:val="008158D6"/>
    <w:rsid w:val="008164A1"/>
    <w:rsid w:val="00817196"/>
    <w:rsid w:val="008172E8"/>
    <w:rsid w:val="00817EDE"/>
    <w:rsid w:val="008235DB"/>
    <w:rsid w:val="00824AB4"/>
    <w:rsid w:val="00825C42"/>
    <w:rsid w:val="00825D25"/>
    <w:rsid w:val="00827D6F"/>
    <w:rsid w:val="008376AC"/>
    <w:rsid w:val="008430D8"/>
    <w:rsid w:val="008444E8"/>
    <w:rsid w:val="00844E80"/>
    <w:rsid w:val="00846FE7"/>
    <w:rsid w:val="00850CEC"/>
    <w:rsid w:val="008547B4"/>
    <w:rsid w:val="00856911"/>
    <w:rsid w:val="00857EC6"/>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6E4"/>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3E16"/>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59B"/>
    <w:rsid w:val="00994DCA"/>
    <w:rsid w:val="009960EC"/>
    <w:rsid w:val="009970DD"/>
    <w:rsid w:val="009A0FBA"/>
    <w:rsid w:val="009A1601"/>
    <w:rsid w:val="009A462D"/>
    <w:rsid w:val="009A5CBA"/>
    <w:rsid w:val="009B1F30"/>
    <w:rsid w:val="009B3AC2"/>
    <w:rsid w:val="009B4DF4"/>
    <w:rsid w:val="009B5300"/>
    <w:rsid w:val="009B564E"/>
    <w:rsid w:val="009B7E87"/>
    <w:rsid w:val="009C38BC"/>
    <w:rsid w:val="009C403E"/>
    <w:rsid w:val="009D4FF0"/>
    <w:rsid w:val="009D703C"/>
    <w:rsid w:val="009D718F"/>
    <w:rsid w:val="009E068F"/>
    <w:rsid w:val="009E14E0"/>
    <w:rsid w:val="009E35DB"/>
    <w:rsid w:val="009E47A3"/>
    <w:rsid w:val="009E47EE"/>
    <w:rsid w:val="009F08F3"/>
    <w:rsid w:val="009F1ECE"/>
    <w:rsid w:val="009F344F"/>
    <w:rsid w:val="00A048A8"/>
    <w:rsid w:val="00A04F49"/>
    <w:rsid w:val="00A07855"/>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E54"/>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13B"/>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49A0"/>
    <w:rsid w:val="00B45A52"/>
    <w:rsid w:val="00B46175"/>
    <w:rsid w:val="00B62AAA"/>
    <w:rsid w:val="00B664C7"/>
    <w:rsid w:val="00B739F6"/>
    <w:rsid w:val="00B81A6C"/>
    <w:rsid w:val="00B85DE5"/>
    <w:rsid w:val="00B878F0"/>
    <w:rsid w:val="00B90F73"/>
    <w:rsid w:val="00B93B59"/>
    <w:rsid w:val="00B9406A"/>
    <w:rsid w:val="00BA082B"/>
    <w:rsid w:val="00BA2280"/>
    <w:rsid w:val="00BA2A08"/>
    <w:rsid w:val="00BA56D2"/>
    <w:rsid w:val="00BA76E0"/>
    <w:rsid w:val="00BB2A25"/>
    <w:rsid w:val="00BB51E9"/>
    <w:rsid w:val="00BC085A"/>
    <w:rsid w:val="00BC0FDC"/>
    <w:rsid w:val="00BC3053"/>
    <w:rsid w:val="00BC4D2E"/>
    <w:rsid w:val="00BD48AC"/>
    <w:rsid w:val="00BD5F1A"/>
    <w:rsid w:val="00BE1130"/>
    <w:rsid w:val="00BE1234"/>
    <w:rsid w:val="00BE2FA6"/>
    <w:rsid w:val="00BE333F"/>
    <w:rsid w:val="00BE7406"/>
    <w:rsid w:val="00BE7603"/>
    <w:rsid w:val="00BF3279"/>
    <w:rsid w:val="00BF36D9"/>
    <w:rsid w:val="00BF74C7"/>
    <w:rsid w:val="00C015F1"/>
    <w:rsid w:val="00C01F33"/>
    <w:rsid w:val="00C02CC6"/>
    <w:rsid w:val="00C040F7"/>
    <w:rsid w:val="00C041B0"/>
    <w:rsid w:val="00C044AB"/>
    <w:rsid w:val="00C05706"/>
    <w:rsid w:val="00C07377"/>
    <w:rsid w:val="00C10478"/>
    <w:rsid w:val="00C12107"/>
    <w:rsid w:val="00C13C86"/>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176A"/>
    <w:rsid w:val="00CC2011"/>
    <w:rsid w:val="00CC3EA0"/>
    <w:rsid w:val="00CC7B45"/>
    <w:rsid w:val="00CD1188"/>
    <w:rsid w:val="00CD2ED1"/>
    <w:rsid w:val="00CD337B"/>
    <w:rsid w:val="00CE0424"/>
    <w:rsid w:val="00CE3DAF"/>
    <w:rsid w:val="00CE7561"/>
    <w:rsid w:val="00CF1354"/>
    <w:rsid w:val="00CF3B1F"/>
    <w:rsid w:val="00CF3BF6"/>
    <w:rsid w:val="00CF625B"/>
    <w:rsid w:val="00CF687E"/>
    <w:rsid w:val="00D02E08"/>
    <w:rsid w:val="00D0349B"/>
    <w:rsid w:val="00D04434"/>
    <w:rsid w:val="00D10249"/>
    <w:rsid w:val="00D115C3"/>
    <w:rsid w:val="00D11897"/>
    <w:rsid w:val="00D13135"/>
    <w:rsid w:val="00D13E4E"/>
    <w:rsid w:val="00D239A7"/>
    <w:rsid w:val="00D23F47"/>
    <w:rsid w:val="00D27188"/>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2DCD"/>
    <w:rsid w:val="00D77B1D"/>
    <w:rsid w:val="00D8021F"/>
    <w:rsid w:val="00D80383"/>
    <w:rsid w:val="00D823C6"/>
    <w:rsid w:val="00D86CA3"/>
    <w:rsid w:val="00D871CE"/>
    <w:rsid w:val="00D9196D"/>
    <w:rsid w:val="00D92982"/>
    <w:rsid w:val="00DA305E"/>
    <w:rsid w:val="00DA5007"/>
    <w:rsid w:val="00DA5417"/>
    <w:rsid w:val="00DA56E8"/>
    <w:rsid w:val="00DA5E14"/>
    <w:rsid w:val="00DB0A9F"/>
    <w:rsid w:val="00DB377D"/>
    <w:rsid w:val="00DC0A6E"/>
    <w:rsid w:val="00DC2D36"/>
    <w:rsid w:val="00DC53EF"/>
    <w:rsid w:val="00DE5608"/>
    <w:rsid w:val="00DE58D0"/>
    <w:rsid w:val="00DE654F"/>
    <w:rsid w:val="00DF0B6E"/>
    <w:rsid w:val="00DF15E0"/>
    <w:rsid w:val="00DF37A0"/>
    <w:rsid w:val="00DF5C56"/>
    <w:rsid w:val="00DF7502"/>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516B"/>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C7C04"/>
    <w:rsid w:val="00ED1006"/>
    <w:rsid w:val="00ED1AA2"/>
    <w:rsid w:val="00EF080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28EE"/>
    <w:rsid w:val="00F54B97"/>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4A16"/>
    <w:rsid w:val="00F96985"/>
    <w:rsid w:val="00F97838"/>
    <w:rsid w:val="00FA2BB3"/>
    <w:rsid w:val="00FB3639"/>
    <w:rsid w:val="00FB4C80"/>
    <w:rsid w:val="00FB6A6A"/>
    <w:rsid w:val="00FC4AD0"/>
    <w:rsid w:val="00FC7429"/>
    <w:rsid w:val="00FD07F6"/>
    <w:rsid w:val="00FD1EC8"/>
    <w:rsid w:val="00FD3FB3"/>
    <w:rsid w:val="00FD47ED"/>
    <w:rsid w:val="00FD74DB"/>
    <w:rsid w:val="00FD7660"/>
    <w:rsid w:val="00FE0655"/>
    <w:rsid w:val="00FE11A1"/>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13D29"/>
  <w15:docId w15:val="{30000384-2DE7-4576-B158-4127D515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0598"/>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7C05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C05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C0598"/>
    <w:pPr>
      <w:numPr>
        <w:ilvl w:val="2"/>
      </w:numPr>
      <w:spacing w:before="120"/>
      <w:outlineLvl w:val="2"/>
    </w:pPr>
    <w:rPr>
      <w:sz w:val="28"/>
      <w:szCs w:val="28"/>
    </w:rPr>
  </w:style>
  <w:style w:type="paragraph" w:styleId="Heading4">
    <w:name w:val="heading 4"/>
    <w:basedOn w:val="Heading3"/>
    <w:next w:val="Normal"/>
    <w:qFormat/>
    <w:rsid w:val="007C0598"/>
    <w:pPr>
      <w:numPr>
        <w:ilvl w:val="3"/>
      </w:numPr>
      <w:outlineLvl w:val="3"/>
    </w:pPr>
    <w:rPr>
      <w:sz w:val="24"/>
      <w:szCs w:val="24"/>
    </w:rPr>
  </w:style>
  <w:style w:type="paragraph" w:styleId="Heading5">
    <w:name w:val="heading 5"/>
    <w:basedOn w:val="Heading4"/>
    <w:next w:val="Normal"/>
    <w:qFormat/>
    <w:rsid w:val="007C0598"/>
    <w:pPr>
      <w:numPr>
        <w:ilvl w:val="4"/>
      </w:numPr>
      <w:outlineLvl w:val="4"/>
    </w:pPr>
    <w:rPr>
      <w:sz w:val="22"/>
      <w:szCs w:val="22"/>
    </w:rPr>
  </w:style>
  <w:style w:type="paragraph" w:styleId="Heading6">
    <w:name w:val="heading 6"/>
    <w:basedOn w:val="Normal"/>
    <w:next w:val="Normal"/>
    <w:qFormat/>
    <w:rsid w:val="007C0598"/>
    <w:pPr>
      <w:keepNext/>
      <w:keepLines/>
      <w:numPr>
        <w:ilvl w:val="5"/>
        <w:numId w:val="1"/>
      </w:numPr>
      <w:spacing w:before="120"/>
      <w:outlineLvl w:val="5"/>
    </w:pPr>
    <w:rPr>
      <w:rFonts w:cs="Arial"/>
    </w:rPr>
  </w:style>
  <w:style w:type="paragraph" w:styleId="Heading7">
    <w:name w:val="heading 7"/>
    <w:basedOn w:val="Normal"/>
    <w:next w:val="Normal"/>
    <w:qFormat/>
    <w:rsid w:val="007C0598"/>
    <w:pPr>
      <w:keepNext/>
      <w:keepLines/>
      <w:numPr>
        <w:ilvl w:val="6"/>
        <w:numId w:val="1"/>
      </w:numPr>
      <w:spacing w:before="120"/>
      <w:outlineLvl w:val="6"/>
    </w:pPr>
    <w:rPr>
      <w:rFonts w:cs="Arial"/>
    </w:rPr>
  </w:style>
  <w:style w:type="paragraph" w:styleId="Heading8">
    <w:name w:val="heading 8"/>
    <w:basedOn w:val="Heading7"/>
    <w:next w:val="Normal"/>
    <w:qFormat/>
    <w:rsid w:val="007C0598"/>
    <w:pPr>
      <w:numPr>
        <w:ilvl w:val="7"/>
      </w:numPr>
      <w:outlineLvl w:val="7"/>
    </w:pPr>
  </w:style>
  <w:style w:type="paragraph" w:styleId="Heading9">
    <w:name w:val="heading 9"/>
    <w:basedOn w:val="Heading8"/>
    <w:next w:val="Normal"/>
    <w:qFormat/>
    <w:rsid w:val="007C0598"/>
    <w:pPr>
      <w:numPr>
        <w:ilvl w:val="8"/>
      </w:numPr>
      <w:outlineLvl w:val="8"/>
    </w:pPr>
  </w:style>
  <w:style w:type="character" w:default="1" w:styleId="DefaultParagraphFont">
    <w:name w:val="Default Paragraph Font"/>
    <w:uiPriority w:val="1"/>
    <w:semiHidden/>
    <w:unhideWhenUsed/>
    <w:rsid w:val="007C05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598"/>
  </w:style>
  <w:style w:type="paragraph" w:styleId="TOC8">
    <w:name w:val="toc 8"/>
    <w:basedOn w:val="TOC1"/>
    <w:semiHidden/>
    <w:rsid w:val="007C0598"/>
    <w:pPr>
      <w:spacing w:before="180"/>
      <w:ind w:left="2693" w:hanging="2693"/>
    </w:pPr>
    <w:rPr>
      <w:b w:val="0"/>
      <w:bCs/>
    </w:rPr>
  </w:style>
  <w:style w:type="paragraph" w:styleId="TOC1">
    <w:name w:val="toc 1"/>
    <w:aliases w:val="Observation TOC2"/>
    <w:uiPriority w:val="39"/>
    <w:rsid w:val="007C05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C0598"/>
    <w:pPr>
      <w:keepNext/>
      <w:keepLines/>
      <w:spacing w:before="180"/>
      <w:jc w:val="center"/>
    </w:pPr>
  </w:style>
  <w:style w:type="paragraph" w:styleId="Caption">
    <w:name w:val="caption"/>
    <w:basedOn w:val="Normal"/>
    <w:next w:val="Normal"/>
    <w:qFormat/>
    <w:rsid w:val="007C0598"/>
    <w:pPr>
      <w:spacing w:after="240"/>
      <w:jc w:val="center"/>
    </w:pPr>
    <w:rPr>
      <w:b/>
      <w:bCs/>
    </w:rPr>
  </w:style>
  <w:style w:type="paragraph" w:styleId="TOC5">
    <w:name w:val="toc 5"/>
    <w:aliases w:val="Observation TOC"/>
    <w:basedOn w:val="TOC4"/>
    <w:semiHidden/>
    <w:rsid w:val="007C0598"/>
    <w:pPr>
      <w:tabs>
        <w:tab w:val="right" w:pos="1701"/>
      </w:tabs>
      <w:ind w:left="1701" w:hanging="1701"/>
    </w:pPr>
  </w:style>
  <w:style w:type="paragraph" w:styleId="TOC4">
    <w:name w:val="toc 4"/>
    <w:basedOn w:val="TOC3"/>
    <w:semiHidden/>
    <w:rsid w:val="007C0598"/>
    <w:pPr>
      <w:ind w:left="1418" w:hanging="1418"/>
    </w:pPr>
  </w:style>
  <w:style w:type="paragraph" w:styleId="TOC3">
    <w:name w:val="toc 3"/>
    <w:basedOn w:val="TOC2"/>
    <w:semiHidden/>
    <w:rsid w:val="007C0598"/>
    <w:pPr>
      <w:ind w:left="1134" w:hanging="1134"/>
    </w:pPr>
  </w:style>
  <w:style w:type="paragraph" w:styleId="TOC2">
    <w:name w:val="toc 2"/>
    <w:basedOn w:val="TOC1"/>
    <w:semiHidden/>
    <w:rsid w:val="007C0598"/>
    <w:pPr>
      <w:keepNext w:val="0"/>
      <w:spacing w:before="0"/>
      <w:ind w:left="851" w:hanging="851"/>
    </w:pPr>
    <w:rPr>
      <w:szCs w:val="20"/>
    </w:rPr>
  </w:style>
  <w:style w:type="paragraph" w:styleId="Index2">
    <w:name w:val="index 2"/>
    <w:basedOn w:val="Index1"/>
    <w:semiHidden/>
    <w:rsid w:val="007C0598"/>
    <w:pPr>
      <w:ind w:left="284"/>
    </w:pPr>
  </w:style>
  <w:style w:type="paragraph" w:styleId="Index1">
    <w:name w:val="index 1"/>
    <w:basedOn w:val="Normal"/>
    <w:semiHidden/>
    <w:rsid w:val="007C0598"/>
    <w:pPr>
      <w:keepLines/>
      <w:spacing w:after="0"/>
    </w:pPr>
  </w:style>
  <w:style w:type="paragraph" w:styleId="DocumentMap">
    <w:name w:val="Document Map"/>
    <w:basedOn w:val="Normal"/>
    <w:semiHidden/>
    <w:rsid w:val="007C0598"/>
    <w:pPr>
      <w:shd w:val="clear" w:color="auto" w:fill="000080"/>
    </w:pPr>
    <w:rPr>
      <w:rFonts w:ascii="Tahoma" w:hAnsi="Tahoma" w:cs="Tahoma"/>
    </w:rPr>
  </w:style>
  <w:style w:type="paragraph" w:styleId="ListNumber2">
    <w:name w:val="List Number 2"/>
    <w:basedOn w:val="ListNumber"/>
    <w:rsid w:val="007C0598"/>
    <w:pPr>
      <w:ind w:left="851"/>
    </w:pPr>
  </w:style>
  <w:style w:type="paragraph" w:styleId="ListNumber">
    <w:name w:val="List Number"/>
    <w:basedOn w:val="List"/>
    <w:rsid w:val="007C0598"/>
  </w:style>
  <w:style w:type="paragraph" w:styleId="List">
    <w:name w:val="List"/>
    <w:basedOn w:val="Normal"/>
    <w:rsid w:val="007C0598"/>
    <w:pPr>
      <w:ind w:left="568" w:hanging="284"/>
    </w:pPr>
  </w:style>
  <w:style w:type="paragraph" w:styleId="Header">
    <w:name w:val="header"/>
    <w:rsid w:val="007C059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C0598"/>
    <w:rPr>
      <w:b/>
      <w:bCs/>
      <w:position w:val="6"/>
      <w:sz w:val="16"/>
      <w:szCs w:val="16"/>
    </w:rPr>
  </w:style>
  <w:style w:type="paragraph" w:styleId="FootnoteText">
    <w:name w:val="footnote text"/>
    <w:basedOn w:val="Normal"/>
    <w:semiHidden/>
    <w:rsid w:val="007C0598"/>
    <w:pPr>
      <w:keepLines/>
      <w:spacing w:after="0"/>
      <w:ind w:left="454" w:hanging="454"/>
    </w:pPr>
    <w:rPr>
      <w:sz w:val="16"/>
      <w:szCs w:val="16"/>
    </w:rPr>
  </w:style>
  <w:style w:type="paragraph" w:customStyle="1" w:styleId="3GPPHeader">
    <w:name w:val="3GPP_Header"/>
    <w:basedOn w:val="Normal"/>
    <w:rsid w:val="007C0598"/>
    <w:pPr>
      <w:tabs>
        <w:tab w:val="left" w:pos="1701"/>
        <w:tab w:val="right" w:pos="9639"/>
      </w:tabs>
      <w:spacing w:after="240"/>
    </w:pPr>
    <w:rPr>
      <w:b/>
      <w:sz w:val="24"/>
    </w:rPr>
  </w:style>
  <w:style w:type="paragraph" w:styleId="TOC9">
    <w:name w:val="toc 9"/>
    <w:basedOn w:val="TOC8"/>
    <w:semiHidden/>
    <w:rsid w:val="007C0598"/>
    <w:pPr>
      <w:ind w:left="1418" w:hanging="1418"/>
    </w:pPr>
  </w:style>
  <w:style w:type="paragraph" w:styleId="TOC6">
    <w:name w:val="toc 6"/>
    <w:basedOn w:val="TOC5"/>
    <w:next w:val="Normal"/>
    <w:semiHidden/>
    <w:rsid w:val="007C0598"/>
    <w:pPr>
      <w:ind w:left="1985" w:hanging="1985"/>
    </w:pPr>
  </w:style>
  <w:style w:type="paragraph" w:styleId="TOC7">
    <w:name w:val="toc 7"/>
    <w:basedOn w:val="TOC6"/>
    <w:next w:val="Normal"/>
    <w:semiHidden/>
    <w:rsid w:val="007C0598"/>
    <w:pPr>
      <w:ind w:left="2268" w:hanging="2268"/>
    </w:pPr>
  </w:style>
  <w:style w:type="paragraph" w:styleId="ListBullet2">
    <w:name w:val="List Bullet 2"/>
    <w:basedOn w:val="ListBullet"/>
    <w:rsid w:val="007C0598"/>
    <w:pPr>
      <w:numPr>
        <w:numId w:val="6"/>
      </w:numPr>
    </w:pPr>
  </w:style>
  <w:style w:type="paragraph" w:styleId="ListBullet">
    <w:name w:val="List Bullet"/>
    <w:basedOn w:val="BodyText"/>
    <w:rsid w:val="007C0598"/>
    <w:pPr>
      <w:numPr>
        <w:numId w:val="5"/>
      </w:numPr>
    </w:pPr>
  </w:style>
  <w:style w:type="paragraph" w:styleId="ListBullet3">
    <w:name w:val="List Bullet 3"/>
    <w:basedOn w:val="ListBullet2"/>
    <w:rsid w:val="007C0598"/>
    <w:pPr>
      <w:numPr>
        <w:numId w:val="7"/>
      </w:numPr>
    </w:pPr>
  </w:style>
  <w:style w:type="paragraph" w:customStyle="1" w:styleId="EQ">
    <w:name w:val="EQ"/>
    <w:basedOn w:val="Normal"/>
    <w:next w:val="Normal"/>
    <w:rsid w:val="007C0598"/>
    <w:pPr>
      <w:keepLines/>
      <w:tabs>
        <w:tab w:val="center" w:pos="4536"/>
        <w:tab w:val="right" w:pos="9072"/>
      </w:tabs>
      <w:spacing w:after="180"/>
      <w:jc w:val="left"/>
    </w:pPr>
    <w:rPr>
      <w:noProof/>
      <w:lang w:eastAsia="en-US"/>
    </w:rPr>
  </w:style>
  <w:style w:type="paragraph" w:styleId="List2">
    <w:name w:val="List 2"/>
    <w:basedOn w:val="List"/>
    <w:rsid w:val="007C0598"/>
    <w:pPr>
      <w:ind w:left="851"/>
    </w:pPr>
  </w:style>
  <w:style w:type="paragraph" w:styleId="List3">
    <w:name w:val="List 3"/>
    <w:basedOn w:val="List2"/>
    <w:rsid w:val="007C0598"/>
    <w:pPr>
      <w:ind w:left="1135"/>
    </w:pPr>
  </w:style>
  <w:style w:type="paragraph" w:styleId="List4">
    <w:name w:val="List 4"/>
    <w:basedOn w:val="List3"/>
    <w:rsid w:val="007C0598"/>
    <w:pPr>
      <w:ind w:left="1418"/>
    </w:pPr>
  </w:style>
  <w:style w:type="paragraph" w:styleId="List5">
    <w:name w:val="List 5"/>
    <w:basedOn w:val="List4"/>
    <w:rsid w:val="007C0598"/>
    <w:pPr>
      <w:ind w:left="1702"/>
    </w:pPr>
  </w:style>
  <w:style w:type="paragraph" w:customStyle="1" w:styleId="EditorsNote">
    <w:name w:val="Editor's Note"/>
    <w:basedOn w:val="Normal"/>
    <w:rsid w:val="007C0598"/>
    <w:pPr>
      <w:keepLines/>
      <w:spacing w:after="180"/>
      <w:ind w:left="1135" w:hanging="851"/>
      <w:jc w:val="left"/>
    </w:pPr>
    <w:rPr>
      <w:color w:val="FF0000"/>
      <w:lang w:eastAsia="en-US"/>
    </w:rPr>
  </w:style>
  <w:style w:type="paragraph" w:styleId="ListBullet4">
    <w:name w:val="List Bullet 4"/>
    <w:basedOn w:val="ListBullet3"/>
    <w:rsid w:val="007C0598"/>
    <w:pPr>
      <w:numPr>
        <w:numId w:val="8"/>
      </w:numPr>
    </w:pPr>
  </w:style>
  <w:style w:type="paragraph" w:styleId="ListBullet5">
    <w:name w:val="List Bullet 5"/>
    <w:basedOn w:val="ListBullet4"/>
    <w:rsid w:val="007C0598"/>
    <w:pPr>
      <w:numPr>
        <w:numId w:val="4"/>
      </w:numPr>
    </w:pPr>
  </w:style>
  <w:style w:type="paragraph" w:styleId="Footer">
    <w:name w:val="footer"/>
    <w:basedOn w:val="Header"/>
    <w:semiHidden/>
    <w:rsid w:val="007C0598"/>
    <w:pPr>
      <w:jc w:val="center"/>
    </w:pPr>
    <w:rPr>
      <w:i/>
      <w:iCs/>
    </w:rPr>
  </w:style>
  <w:style w:type="paragraph" w:customStyle="1" w:styleId="Reference">
    <w:name w:val="Reference"/>
    <w:basedOn w:val="Normal"/>
    <w:rsid w:val="007C0598"/>
    <w:pPr>
      <w:numPr>
        <w:numId w:val="2"/>
      </w:numPr>
    </w:pPr>
  </w:style>
  <w:style w:type="paragraph" w:styleId="BalloonText">
    <w:name w:val="Balloon Text"/>
    <w:basedOn w:val="Normal"/>
    <w:semiHidden/>
    <w:rsid w:val="007C0598"/>
    <w:rPr>
      <w:rFonts w:ascii="Tahoma" w:hAnsi="Tahoma" w:cs="Tahoma"/>
      <w:sz w:val="16"/>
      <w:szCs w:val="16"/>
    </w:rPr>
  </w:style>
  <w:style w:type="character" w:styleId="PageNumber">
    <w:name w:val="page number"/>
    <w:semiHidden/>
    <w:rsid w:val="007C0598"/>
  </w:style>
  <w:style w:type="paragraph" w:styleId="BodyText">
    <w:name w:val="Body Text"/>
    <w:basedOn w:val="Normal"/>
    <w:link w:val="BodyTextChar"/>
    <w:rsid w:val="007C0598"/>
  </w:style>
  <w:style w:type="character" w:styleId="Hyperlink">
    <w:name w:val="Hyperlink"/>
    <w:uiPriority w:val="99"/>
    <w:rsid w:val="007C0598"/>
    <w:rPr>
      <w:color w:val="0000FF"/>
      <w:u w:val="single"/>
      <w:lang w:val="en-GB"/>
    </w:rPr>
  </w:style>
  <w:style w:type="character" w:styleId="FollowedHyperlink">
    <w:name w:val="FollowedHyperlink"/>
    <w:semiHidden/>
    <w:rsid w:val="007C0598"/>
    <w:rPr>
      <w:color w:val="FF0000"/>
      <w:u w:val="single"/>
    </w:rPr>
  </w:style>
  <w:style w:type="character" w:styleId="CommentReference">
    <w:name w:val="annotation reference"/>
    <w:semiHidden/>
    <w:rsid w:val="007C0598"/>
    <w:rPr>
      <w:sz w:val="16"/>
      <w:szCs w:val="16"/>
    </w:rPr>
  </w:style>
  <w:style w:type="paragraph" w:styleId="CommentText">
    <w:name w:val="annotation text"/>
    <w:basedOn w:val="Normal"/>
    <w:semiHidden/>
    <w:rsid w:val="007C0598"/>
  </w:style>
  <w:style w:type="paragraph" w:styleId="CommentSubject">
    <w:name w:val="annotation subject"/>
    <w:basedOn w:val="CommentText"/>
    <w:next w:val="CommentText"/>
    <w:semiHidden/>
    <w:rsid w:val="007C0598"/>
    <w:rPr>
      <w:b/>
      <w:bCs/>
    </w:rPr>
  </w:style>
  <w:style w:type="character" w:customStyle="1" w:styleId="Heading1Char">
    <w:name w:val="Heading 1 Char"/>
    <w:link w:val="Heading1"/>
    <w:rsid w:val="007C0598"/>
    <w:rPr>
      <w:rFonts w:ascii="Arial" w:hAnsi="Arial" w:cs="Arial"/>
      <w:sz w:val="36"/>
      <w:szCs w:val="36"/>
      <w:lang w:val="en-GB"/>
    </w:rPr>
  </w:style>
  <w:style w:type="paragraph" w:customStyle="1" w:styleId="B1">
    <w:name w:val="B1"/>
    <w:basedOn w:val="List"/>
    <w:rsid w:val="007C0598"/>
    <w:pPr>
      <w:spacing w:after="180"/>
      <w:jc w:val="left"/>
    </w:pPr>
    <w:rPr>
      <w:lang w:eastAsia="en-US"/>
    </w:rPr>
  </w:style>
  <w:style w:type="paragraph" w:customStyle="1" w:styleId="B2">
    <w:name w:val="B2"/>
    <w:basedOn w:val="List2"/>
    <w:rsid w:val="007C0598"/>
    <w:pPr>
      <w:spacing w:after="180"/>
      <w:jc w:val="left"/>
    </w:pPr>
    <w:rPr>
      <w:lang w:eastAsia="en-US"/>
    </w:rPr>
  </w:style>
  <w:style w:type="paragraph" w:customStyle="1" w:styleId="B3">
    <w:name w:val="B3"/>
    <w:basedOn w:val="List3"/>
    <w:rsid w:val="007C0598"/>
    <w:pPr>
      <w:spacing w:after="180"/>
      <w:jc w:val="left"/>
    </w:pPr>
    <w:rPr>
      <w:lang w:eastAsia="en-US"/>
    </w:rPr>
  </w:style>
  <w:style w:type="paragraph" w:customStyle="1" w:styleId="B4">
    <w:name w:val="B4"/>
    <w:basedOn w:val="List4"/>
    <w:rsid w:val="007C0598"/>
    <w:pPr>
      <w:spacing w:after="180"/>
      <w:jc w:val="left"/>
    </w:pPr>
    <w:rPr>
      <w:lang w:eastAsia="en-US"/>
    </w:rPr>
  </w:style>
  <w:style w:type="paragraph" w:customStyle="1" w:styleId="Proposal">
    <w:name w:val="Proposal"/>
    <w:basedOn w:val="Normal"/>
    <w:rsid w:val="007C0598"/>
    <w:pPr>
      <w:numPr>
        <w:numId w:val="3"/>
      </w:numPr>
      <w:tabs>
        <w:tab w:val="clear" w:pos="1304"/>
        <w:tab w:val="left" w:pos="1701"/>
      </w:tabs>
      <w:ind w:left="1701" w:hanging="1701"/>
    </w:pPr>
    <w:rPr>
      <w:b/>
      <w:bCs/>
    </w:rPr>
  </w:style>
  <w:style w:type="character" w:customStyle="1" w:styleId="BodyTextChar">
    <w:name w:val="Body Text Char"/>
    <w:link w:val="BodyText"/>
    <w:rsid w:val="007C0598"/>
    <w:rPr>
      <w:rFonts w:ascii="Arial" w:hAnsi="Arial"/>
      <w:lang w:val="en-GB"/>
    </w:rPr>
  </w:style>
  <w:style w:type="paragraph" w:customStyle="1" w:styleId="B5">
    <w:name w:val="B5"/>
    <w:basedOn w:val="List5"/>
    <w:rsid w:val="007C0598"/>
    <w:pPr>
      <w:spacing w:after="180"/>
      <w:jc w:val="left"/>
    </w:pPr>
    <w:rPr>
      <w:lang w:eastAsia="en-US"/>
    </w:rPr>
  </w:style>
  <w:style w:type="paragraph" w:customStyle="1" w:styleId="EX">
    <w:name w:val="EX"/>
    <w:basedOn w:val="Normal"/>
    <w:rsid w:val="007C0598"/>
    <w:pPr>
      <w:keepLines/>
      <w:spacing w:after="180"/>
      <w:ind w:left="1702" w:hanging="1418"/>
      <w:jc w:val="left"/>
    </w:pPr>
    <w:rPr>
      <w:lang w:eastAsia="en-US"/>
    </w:rPr>
  </w:style>
  <w:style w:type="paragraph" w:customStyle="1" w:styleId="EW">
    <w:name w:val="EW"/>
    <w:basedOn w:val="EX"/>
    <w:rsid w:val="007C0598"/>
    <w:pPr>
      <w:spacing w:after="0"/>
    </w:pPr>
  </w:style>
  <w:style w:type="paragraph" w:customStyle="1" w:styleId="TAL">
    <w:name w:val="TAL"/>
    <w:basedOn w:val="Normal"/>
    <w:rsid w:val="007C0598"/>
    <w:pPr>
      <w:keepNext/>
      <w:keepLines/>
      <w:spacing w:after="0"/>
      <w:jc w:val="left"/>
    </w:pPr>
    <w:rPr>
      <w:sz w:val="18"/>
      <w:lang w:eastAsia="en-US"/>
    </w:rPr>
  </w:style>
  <w:style w:type="paragraph" w:customStyle="1" w:styleId="TAC">
    <w:name w:val="TAC"/>
    <w:basedOn w:val="TAL"/>
    <w:rsid w:val="007C0598"/>
    <w:pPr>
      <w:jc w:val="center"/>
    </w:pPr>
  </w:style>
  <w:style w:type="paragraph" w:customStyle="1" w:styleId="TAH">
    <w:name w:val="TAH"/>
    <w:basedOn w:val="TAC"/>
    <w:rsid w:val="007C0598"/>
    <w:rPr>
      <w:b/>
    </w:rPr>
  </w:style>
  <w:style w:type="paragraph" w:customStyle="1" w:styleId="TAN">
    <w:name w:val="TAN"/>
    <w:basedOn w:val="TAL"/>
    <w:rsid w:val="007C0598"/>
    <w:pPr>
      <w:ind w:left="851" w:hanging="851"/>
    </w:pPr>
  </w:style>
  <w:style w:type="paragraph" w:customStyle="1" w:styleId="TAR">
    <w:name w:val="TAR"/>
    <w:basedOn w:val="TAL"/>
    <w:rsid w:val="007C0598"/>
    <w:pPr>
      <w:jc w:val="right"/>
    </w:pPr>
  </w:style>
  <w:style w:type="paragraph" w:customStyle="1" w:styleId="TH">
    <w:name w:val="TH"/>
    <w:basedOn w:val="Normal"/>
    <w:link w:val="THChar"/>
    <w:rsid w:val="007C0598"/>
    <w:pPr>
      <w:keepNext/>
      <w:keepLines/>
      <w:spacing w:before="60" w:after="180"/>
      <w:jc w:val="center"/>
    </w:pPr>
    <w:rPr>
      <w:b/>
      <w:lang w:eastAsia="en-US"/>
    </w:rPr>
  </w:style>
  <w:style w:type="paragraph" w:customStyle="1" w:styleId="TF">
    <w:name w:val="TF"/>
    <w:basedOn w:val="TH"/>
    <w:rsid w:val="007C0598"/>
    <w:pPr>
      <w:keepNext w:val="0"/>
      <w:spacing w:before="0" w:after="240"/>
    </w:pPr>
  </w:style>
  <w:style w:type="paragraph" w:customStyle="1" w:styleId="TT">
    <w:name w:val="TT"/>
    <w:basedOn w:val="Heading1"/>
    <w:next w:val="Normal"/>
    <w:rsid w:val="007C0598"/>
    <w:pPr>
      <w:numPr>
        <w:numId w:val="0"/>
      </w:numPr>
      <w:ind w:left="1134" w:hanging="1134"/>
      <w:outlineLvl w:val="9"/>
    </w:pPr>
    <w:rPr>
      <w:rFonts w:cs="Times New Roman"/>
      <w:szCs w:val="20"/>
      <w:lang w:eastAsia="en-US"/>
    </w:rPr>
  </w:style>
  <w:style w:type="paragraph" w:customStyle="1" w:styleId="ZA">
    <w:name w:val="ZA"/>
    <w:rsid w:val="007C05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C05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C059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C05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C0598"/>
  </w:style>
  <w:style w:type="paragraph" w:customStyle="1" w:styleId="ZH">
    <w:name w:val="ZH"/>
    <w:rsid w:val="007C059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C05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C0598"/>
    <w:pPr>
      <w:framePr w:hRule="auto" w:wrap="notBeside" w:y="852"/>
    </w:pPr>
    <w:rPr>
      <w:i w:val="0"/>
      <w:sz w:val="40"/>
    </w:rPr>
  </w:style>
  <w:style w:type="paragraph" w:customStyle="1" w:styleId="ZU">
    <w:name w:val="ZU"/>
    <w:rsid w:val="007C05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C0598"/>
    <w:pPr>
      <w:framePr w:wrap="notBeside" w:y="16161"/>
    </w:pPr>
  </w:style>
  <w:style w:type="paragraph" w:customStyle="1" w:styleId="FP">
    <w:name w:val="FP"/>
    <w:basedOn w:val="Normal"/>
    <w:rsid w:val="007C0598"/>
    <w:pPr>
      <w:spacing w:after="0"/>
      <w:jc w:val="left"/>
    </w:pPr>
    <w:rPr>
      <w:lang w:eastAsia="en-US"/>
    </w:rPr>
  </w:style>
  <w:style w:type="paragraph" w:customStyle="1" w:styleId="Observation">
    <w:name w:val="Observation"/>
    <w:basedOn w:val="Proposal"/>
    <w:qFormat/>
    <w:rsid w:val="007C0598"/>
    <w:pPr>
      <w:numPr>
        <w:numId w:val="13"/>
      </w:numPr>
      <w:ind w:left="1701" w:hanging="1701"/>
    </w:pPr>
  </w:style>
  <w:style w:type="paragraph" w:styleId="TableofFigures">
    <w:name w:val="table of figures"/>
    <w:basedOn w:val="Normal"/>
    <w:next w:val="Normal"/>
    <w:uiPriority w:val="99"/>
    <w:rsid w:val="007C0598"/>
    <w:pPr>
      <w:ind w:left="1418" w:hanging="1418"/>
      <w:jc w:val="left"/>
    </w:pPr>
    <w:rPr>
      <w:b/>
    </w:rPr>
  </w:style>
  <w:style w:type="paragraph" w:customStyle="1" w:styleId="CRCoverPage">
    <w:name w:val="CR Cover Page"/>
    <w:rsid w:val="007C0598"/>
    <w:pPr>
      <w:spacing w:after="120"/>
    </w:pPr>
    <w:rPr>
      <w:rFonts w:ascii="Arial" w:hAnsi="Arial"/>
      <w:lang w:val="en-GB" w:eastAsia="en-US"/>
    </w:rPr>
  </w:style>
  <w:style w:type="paragraph" w:styleId="ListParagraph">
    <w:name w:val="List Paragraph"/>
    <w:basedOn w:val="Normal"/>
    <w:uiPriority w:val="34"/>
    <w:qFormat/>
    <w:rsid w:val="009C38BC"/>
    <w:pPr>
      <w:ind w:left="720"/>
      <w:contextualSpacing/>
    </w:pPr>
  </w:style>
  <w:style w:type="character" w:customStyle="1" w:styleId="THChar">
    <w:name w:val="TH Char"/>
    <w:basedOn w:val="DefaultParagraphFont"/>
    <w:link w:val="TH"/>
    <w:locked/>
    <w:rsid w:val="000B73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220637">
      <w:bodyDiv w:val="1"/>
      <w:marLeft w:val="0"/>
      <w:marRight w:val="0"/>
      <w:marTop w:val="0"/>
      <w:marBottom w:val="0"/>
      <w:divBdr>
        <w:top w:val="none" w:sz="0" w:space="0" w:color="auto"/>
        <w:left w:val="none" w:sz="0" w:space="0" w:color="auto"/>
        <w:bottom w:val="none" w:sz="0" w:space="0" w:color="auto"/>
        <w:right w:val="none" w:sz="0" w:space="0" w:color="auto"/>
      </w:divBdr>
    </w:div>
    <w:div w:id="380636251">
      <w:bodyDiv w:val="1"/>
      <w:marLeft w:val="0"/>
      <w:marRight w:val="0"/>
      <w:marTop w:val="0"/>
      <w:marBottom w:val="0"/>
      <w:divBdr>
        <w:top w:val="none" w:sz="0" w:space="0" w:color="auto"/>
        <w:left w:val="none" w:sz="0" w:space="0" w:color="auto"/>
        <w:bottom w:val="none" w:sz="0" w:space="0" w:color="auto"/>
        <w:right w:val="none" w:sz="0" w:space="0" w:color="auto"/>
      </w:divBdr>
    </w:div>
    <w:div w:id="90973241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5NUHHDQN7SK2-1-114867</_dlc_DocId>
    <TaxCatchAll xmlns="08b2df90-05d3-4030-90d4-c9feeb4a1cd9">
      <Value>10</Value>
      <Value>9</Value>
      <Value>8</Value>
      <Value>3</Value>
      <Value>1</Value>
    </TaxCatchAll>
    <_dlc_DocIdUrl xmlns="08b2df90-05d3-4030-90d4-c9feeb4a1cd9">
      <Url>https://ericoll.internal.ericsson.com/sites/STAR/_layouts/DocIdRedir.aspx?ID=5NUHHDQN7SK2-1-114867</Url>
      <Description>5NUHHDQN7SK2-1-114867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file>

<file path=customXml/itemProps2.xml><?xml version="1.0" encoding="utf-8"?>
<ds:datastoreItem xmlns:ds="http://schemas.openxmlformats.org/officeDocument/2006/customXml" ds:itemID="{CE2768D3-7C09-489E-872D-84045F0F0C04}"/>
</file>

<file path=customXml/itemProps3.xml><?xml version="1.0" encoding="utf-8"?>
<ds:datastoreItem xmlns:ds="http://schemas.openxmlformats.org/officeDocument/2006/customXml" ds:itemID="{24D26575-DE40-4597-BF80-617C2ED6EA81}"/>
</file>

<file path=customXml/itemProps4.xml><?xml version="1.0" encoding="utf-8"?>
<ds:datastoreItem xmlns:ds="http://schemas.openxmlformats.org/officeDocument/2006/customXml" ds:itemID="{C2888BB6-352D-4DBC-A5DF-BE21401724A6}"/>
</file>

<file path=customXml/itemProps5.xml><?xml version="1.0" encoding="utf-8"?>
<ds:datastoreItem xmlns:ds="http://schemas.openxmlformats.org/officeDocument/2006/customXml" ds:itemID="{74CD249D-5115-4434-992C-ACD0F0EA3509}"/>
</file>

<file path=customXml/itemProps6.xml><?xml version="1.0" encoding="utf-8"?>
<ds:datastoreItem xmlns:ds="http://schemas.openxmlformats.org/officeDocument/2006/customXml" ds:itemID="{06320F05-A6DF-4DC7-96A3-38B282A58173}"/>
</file>

<file path=docProps/app.xml><?xml version="1.0" encoding="utf-8"?>
<Properties xmlns="http://schemas.openxmlformats.org/officeDocument/2006/extended-properties" xmlns:vt="http://schemas.openxmlformats.org/officeDocument/2006/docPropsVTypes">
  <Template>R2-17xxxx%20-%20Contribution%20Template</Template>
  <TotalTime>85</TotalTime>
  <Pages>4</Pages>
  <Words>969</Words>
  <Characters>7849</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3GPP; Ericsson; TDoc</cp:keywords>
  <cp:lastModifiedBy>Stefan Wager</cp:lastModifiedBy>
  <cp:revision>12</cp:revision>
  <cp:lastPrinted>2017-01-26T12:56:00Z</cp:lastPrinted>
  <dcterms:created xsi:type="dcterms:W3CDTF">2017-03-20T15:40:00Z</dcterms:created>
  <dcterms:modified xsi:type="dcterms:W3CDTF">2017-03-24T22:30:00Z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478102ef-5aea-4f09-88bd-4a9ba9c5d0cf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